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0977" w:rsidRPr="00A90977" w:rsidRDefault="006F7668" w:rsidP="00A90977">
      <w:pPr>
        <w:tabs>
          <w:tab w:val="right" w:pos="8789"/>
        </w:tabs>
        <w:jc w:val="right"/>
        <w:rPr>
          <w:rFonts w:ascii="Arial" w:hAnsi="Arial" w:cs="Arial"/>
          <w:sz w:val="22"/>
          <w:szCs w:val="22"/>
        </w:rPr>
      </w:pPr>
      <w:r w:rsidRPr="0017370D">
        <w:rPr>
          <w:rFonts w:ascii="Arial" w:hAnsi="Arial" w:cs="Arial"/>
          <w:sz w:val="22"/>
          <w:szCs w:val="22"/>
        </w:rPr>
        <w:t>Warszawa</w:t>
      </w:r>
      <w:r w:rsidR="00DD4593" w:rsidRPr="0017370D">
        <w:rPr>
          <w:rFonts w:ascii="Arial" w:hAnsi="Arial" w:cs="Arial"/>
          <w:sz w:val="22"/>
          <w:szCs w:val="22"/>
        </w:rPr>
        <w:t xml:space="preserve">, </w:t>
      </w:r>
      <w:r w:rsidR="00A90977" w:rsidRPr="00A90977">
        <w:rPr>
          <w:rFonts w:ascii="Arial" w:hAnsi="Arial" w:cs="Arial"/>
          <w:sz w:val="22"/>
          <w:szCs w:val="22"/>
        </w:rPr>
        <w:fldChar w:fldCharType="begin"/>
      </w:r>
      <w:r w:rsidR="00A90977" w:rsidRPr="00A90977">
        <w:rPr>
          <w:rFonts w:ascii="Arial" w:hAnsi="Arial" w:cs="Arial"/>
          <w:sz w:val="22"/>
          <w:szCs w:val="22"/>
        </w:rPr>
        <w:instrText xml:space="preserve"> DOCPROPERTY  AktualnaData  \* MERGEFORMAT </w:instrText>
      </w:r>
      <w:r w:rsidR="00A90977" w:rsidRPr="00A90977">
        <w:rPr>
          <w:rFonts w:ascii="Arial" w:hAnsi="Arial" w:cs="Arial"/>
          <w:sz w:val="22"/>
          <w:szCs w:val="22"/>
        </w:rPr>
        <w:fldChar w:fldCharType="separate"/>
      </w:r>
      <w:r w:rsidR="00A90977" w:rsidRPr="00A90977">
        <w:rPr>
          <w:rFonts w:ascii="Arial" w:hAnsi="Arial" w:cs="Arial"/>
          <w:sz w:val="22"/>
          <w:szCs w:val="22"/>
        </w:rPr>
        <w:t>2026-04-27</w:t>
      </w:r>
      <w:r w:rsidR="00A90977" w:rsidRPr="00A90977">
        <w:rPr>
          <w:rFonts w:ascii="Arial" w:hAnsi="Arial" w:cs="Arial"/>
          <w:sz w:val="22"/>
          <w:szCs w:val="22"/>
        </w:rPr>
        <w:fldChar w:fldCharType="end"/>
      </w:r>
    </w:p>
    <w:p w:rsid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22"/>
          <w:szCs w:val="22"/>
          <w:lang w:eastAsia="en-US"/>
        </w:rPr>
      </w:pPr>
    </w:p>
    <w:p w:rsidR="00662851" w:rsidRPr="00662851" w:rsidRDefault="00662851" w:rsidP="00662851">
      <w:pPr>
        <w:tabs>
          <w:tab w:val="right" w:pos="8789"/>
        </w:tabs>
        <w:rPr>
          <w:rFonts w:ascii="Arial" w:eastAsia="Calibri" w:hAnsi="Arial" w:cs="Arial"/>
          <w:sz w:val="16"/>
          <w:szCs w:val="16"/>
          <w:lang w:eastAsia="en-US"/>
        </w:rPr>
      </w:pPr>
    </w:p>
    <w:p w:rsidR="00662851" w:rsidRPr="00A5569E" w:rsidRDefault="00203DC7" w:rsidP="00662851">
      <w:pPr>
        <w:tabs>
          <w:tab w:val="right" w:pos="8789"/>
        </w:tabs>
        <w:spacing w:line="276" w:lineRule="auto"/>
        <w:rPr>
          <w:rFonts w:ascii="Arial" w:hAnsi="Arial" w:cs="Arial"/>
          <w:snapToGrid w:val="0"/>
          <w:color w:val="000000"/>
          <w:sz w:val="10"/>
          <w:szCs w:val="10"/>
        </w:rPr>
      </w:pPr>
      <w:r w:rsidRPr="00A5569E">
        <w:rPr>
          <w:rFonts w:ascii="Arial" w:hAnsi="Arial" w:cs="Arial"/>
          <w:snapToGrid w:val="0"/>
          <w:color w:val="000000"/>
          <w:sz w:val="10"/>
          <w:szCs w:val="10"/>
        </w:rPr>
        <w:fldChar w:fldCharType="begin"/>
      </w:r>
      <w:r w:rsidRPr="00A5569E">
        <w:rPr>
          <w:rFonts w:ascii="Arial" w:hAnsi="Arial" w:cs="Arial"/>
          <w:snapToGrid w:val="0"/>
          <w:color w:val="000000"/>
          <w:sz w:val="10"/>
          <w:szCs w:val="10"/>
        </w:rPr>
        <w:instrText xml:space="preserve"> DOCPROPERTY  KodKreskowy  \* MERGEFORMAT </w:instrText>
      </w:r>
      <w:r w:rsidRPr="00A5569E">
        <w:rPr>
          <w:rFonts w:ascii="Arial" w:hAnsi="Arial" w:cs="Arial"/>
          <w:snapToGrid w:val="0"/>
          <w:color w:val="000000"/>
          <w:sz w:val="10"/>
          <w:szCs w:val="10"/>
        </w:rPr>
        <w:fldChar w:fldCharType="end"/>
      </w:r>
      <w:r w:rsidR="00C772A0">
        <w:rPr>
          <w:noProof/>
        </w:rPr>
        <w:drawing>
          <wp:inline distT="0" distB="0" distL="0" distR="0">
            <wp:extent cx="1838325" cy="381000"/>
            <wp:effectExtent l="0" t="0" r="0" b="0"/>
            <wp:docPr id="1" name="Obraz 1" descr="cod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d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2851" w:rsidRPr="00D20974" w:rsidRDefault="00245175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eastAsia="Calibri" w:hAnsi="Arial" w:cs="Arial"/>
          <w:sz w:val="22"/>
          <w:szCs w:val="22"/>
          <w:lang w:eastAsia="en-US"/>
        </w:rPr>
        <w:t xml:space="preserve">UNP:  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UNPPisma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WA-26-55687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DD4593" w:rsidRPr="00D20974" w:rsidRDefault="00BF7431" w:rsidP="00662851">
      <w:pPr>
        <w:tabs>
          <w:tab w:val="right" w:pos="8789"/>
        </w:tabs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20974">
        <w:rPr>
          <w:rFonts w:ascii="Arial" w:hAnsi="Arial" w:cs="Arial"/>
          <w:sz w:val="22"/>
          <w:szCs w:val="22"/>
        </w:rPr>
        <w:t xml:space="preserve">Nr rej.: 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ZnakPisma  \* MERGEFORMAT </w:instrTex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20974">
        <w:rPr>
          <w:rFonts w:ascii="Arial" w:eastAsia="Calibri" w:hAnsi="Arial" w:cs="Arial"/>
          <w:sz w:val="22"/>
          <w:szCs w:val="22"/>
          <w:lang w:eastAsia="en-US"/>
        </w:rPr>
        <w:t>WA-ROR-A.2102.4.2026.9</w:t>
      </w:r>
      <w:r w:rsidRPr="00D2097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</w:p>
    <w:p w:rsidR="00662851" w:rsidRPr="00662851" w:rsidRDefault="00662851" w:rsidP="00662851">
      <w:pPr>
        <w:tabs>
          <w:tab w:val="right" w:pos="8789"/>
        </w:tabs>
        <w:jc w:val="both"/>
        <w:rPr>
          <w:rFonts w:ascii="Arial" w:hAnsi="Arial" w:cs="Arial"/>
          <w:b/>
        </w:rPr>
      </w:pPr>
    </w:p>
    <w:p w:rsidR="00791E96" w:rsidRDefault="00791E96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</w:p>
    <w:p w:rsidR="00662851" w:rsidRDefault="007B6A3E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/>
      </w:r>
      <w:r>
        <w:rPr>
          <w:rFonts w:ascii="Arial" w:hAnsi="Arial" w:cs="Arial"/>
          <w:b/>
          <w:sz w:val="22"/>
          <w:szCs w:val="22"/>
        </w:rPr>
        <w:instrText xml:space="preserve"> DOCPROPERTY  adresImie  \* MERGEFORMAT </w:instrText>
      </w:r>
      <w:r>
        <w:rPr>
          <w:rFonts w:ascii="Arial" w:hAnsi="Arial" w:cs="Arial"/>
          <w:b/>
          <w:sz w:val="22"/>
          <w:szCs w:val="22"/>
        </w:rPr>
        <w:fldChar w:fldCharType="end"/>
      </w:r>
      <w:r w:rsidR="00791E96" w:rsidRPr="00791E96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fldChar w:fldCharType="begin"/>
      </w:r>
      <w:r>
        <w:rPr>
          <w:rFonts w:ascii="Arial" w:hAnsi="Arial" w:cs="Arial"/>
          <w:b/>
          <w:sz w:val="22"/>
          <w:szCs w:val="22"/>
        </w:rPr>
        <w:instrText xml:space="preserve"> DOCPROPERTY  adresNazwisko  \* MERGEFORMAT </w:instrTex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:rsidR="001C46FD" w:rsidRDefault="001C46FD" w:rsidP="001C46FD">
      <w:pPr>
        <w:jc w:val="both"/>
        <w:rPr>
          <w:b/>
          <w:bCs/>
        </w:rPr>
      </w:pPr>
      <w:r w:rsidRPr="00C04232">
        <w:rPr>
          <w:b/>
          <w:bCs/>
        </w:rPr>
        <w:t xml:space="preserve">Ogłoszenie o przetargu publicznym na sprzedaż </w:t>
      </w:r>
      <w:r>
        <w:rPr>
          <w:b/>
          <w:bCs/>
        </w:rPr>
        <w:t xml:space="preserve">dwóch samochodów </w:t>
      </w:r>
      <w:r w:rsidRPr="00C04232">
        <w:rPr>
          <w:b/>
          <w:bCs/>
        </w:rPr>
        <w:t>służbow</w:t>
      </w:r>
      <w:r>
        <w:rPr>
          <w:b/>
          <w:bCs/>
        </w:rPr>
        <w:t>ych Okręgowego Inspektoratu Pracy w Warszawie</w:t>
      </w:r>
    </w:p>
    <w:p w:rsidR="001C46FD" w:rsidRPr="00C04232" w:rsidRDefault="001C46FD" w:rsidP="001C46FD">
      <w:pPr>
        <w:jc w:val="both"/>
        <w:rPr>
          <w:b/>
          <w:bCs/>
        </w:rPr>
      </w:pPr>
    </w:p>
    <w:p w:rsidR="001C46FD" w:rsidRDefault="001C46FD" w:rsidP="001C46FD">
      <w:pPr>
        <w:jc w:val="both"/>
        <w:rPr>
          <w:sz w:val="20"/>
          <w:szCs w:val="20"/>
        </w:rPr>
      </w:pPr>
      <w:r w:rsidRPr="00C04232">
        <w:rPr>
          <w:sz w:val="20"/>
          <w:szCs w:val="20"/>
        </w:rPr>
        <w:t>Podstawa prawna Rozporządzenia Rady Ministrów z dnia 21 października 2019 r. w sprawie szczegółowego sposobu gospodarowania niektórymi składnikami majątku Skarbu Państwa (Dz.U.</w:t>
      </w:r>
      <w:r>
        <w:rPr>
          <w:sz w:val="20"/>
          <w:szCs w:val="20"/>
        </w:rPr>
        <w:t xml:space="preserve"> z 2025 r.,</w:t>
      </w:r>
      <w:r w:rsidRPr="00C04232">
        <w:rPr>
          <w:sz w:val="20"/>
          <w:szCs w:val="20"/>
        </w:rPr>
        <w:t xml:space="preserve"> poz.</w:t>
      </w:r>
      <w:r>
        <w:rPr>
          <w:sz w:val="20"/>
          <w:szCs w:val="20"/>
        </w:rPr>
        <w:t>228).</w:t>
      </w:r>
    </w:p>
    <w:p w:rsidR="001C46FD" w:rsidRDefault="001C46FD" w:rsidP="001C46FD">
      <w:pPr>
        <w:jc w:val="both"/>
        <w:rPr>
          <w:sz w:val="20"/>
          <w:szCs w:val="20"/>
        </w:rPr>
      </w:pPr>
    </w:p>
    <w:p w:rsidR="001C46FD" w:rsidRDefault="001C46FD" w:rsidP="001C46FD">
      <w:pPr>
        <w:jc w:val="both"/>
        <w:rPr>
          <w:b/>
          <w:bCs/>
        </w:rPr>
      </w:pPr>
      <w:r w:rsidRPr="00C04232">
        <w:rPr>
          <w:b/>
          <w:bCs/>
        </w:rPr>
        <w:t>1. Nazwa i siedziba organizatora przetargu:</w:t>
      </w:r>
    </w:p>
    <w:p w:rsidR="001C46FD" w:rsidRDefault="001C46FD" w:rsidP="001C46FD">
      <w:pPr>
        <w:jc w:val="both"/>
        <w:rPr>
          <w:b/>
          <w:bCs/>
        </w:rPr>
      </w:pPr>
    </w:p>
    <w:p w:rsidR="001C46FD" w:rsidRDefault="001C46FD" w:rsidP="001C46FD">
      <w:pPr>
        <w:spacing w:after="120"/>
        <w:jc w:val="both"/>
      </w:pPr>
      <w:r w:rsidRPr="00C04232">
        <w:t>Pań</w:t>
      </w:r>
      <w:r>
        <w:t>stwowa Inspekcja Pracy</w:t>
      </w:r>
    </w:p>
    <w:p w:rsidR="001C46FD" w:rsidRDefault="001C46FD" w:rsidP="001C46FD">
      <w:pPr>
        <w:spacing w:after="120"/>
        <w:jc w:val="both"/>
      </w:pPr>
      <w:r>
        <w:t>Okręgowy Inspektorat Pracy w Warszawie</w:t>
      </w:r>
    </w:p>
    <w:p w:rsidR="001C46FD" w:rsidRDefault="001C46FD" w:rsidP="001C46FD">
      <w:pPr>
        <w:spacing w:after="120"/>
        <w:jc w:val="both"/>
      </w:pPr>
      <w:r>
        <w:t>02-390 Warszawa ul. Grójecka 186.</w:t>
      </w:r>
    </w:p>
    <w:p w:rsidR="001C46FD" w:rsidRDefault="001C46FD" w:rsidP="001C46FD">
      <w:pPr>
        <w:spacing w:after="120"/>
        <w:jc w:val="both"/>
      </w:pPr>
      <w:r w:rsidRPr="006E399C">
        <w:rPr>
          <w:b/>
          <w:bCs/>
        </w:rPr>
        <w:t>2. Miejsce i termin przeprowadzenia przetargu:</w:t>
      </w:r>
      <w:r>
        <w:t xml:space="preserve"> </w:t>
      </w:r>
    </w:p>
    <w:p w:rsidR="001C46FD" w:rsidRDefault="001C46FD" w:rsidP="001C46FD">
      <w:pPr>
        <w:spacing w:after="120"/>
        <w:jc w:val="both"/>
      </w:pPr>
      <w:r>
        <w:t xml:space="preserve">Otwarcie ofert nastąpi w siedzibie organizatora przetargu w dniu </w:t>
      </w:r>
      <w:r w:rsidRPr="001C46FD">
        <w:rPr>
          <w:b/>
        </w:rPr>
        <w:t>11.05.2026 r</w:t>
      </w:r>
      <w:r>
        <w:t xml:space="preserve">. w sali konferencyjnej nr 207 o godzinie </w:t>
      </w:r>
      <w:r w:rsidRPr="001C46FD">
        <w:rPr>
          <w:b/>
        </w:rPr>
        <w:t>12:15</w:t>
      </w:r>
      <w:r>
        <w:t>.</w:t>
      </w:r>
    </w:p>
    <w:p w:rsidR="001C46FD" w:rsidRDefault="001C46FD" w:rsidP="001C46FD">
      <w:pPr>
        <w:spacing w:after="120"/>
        <w:jc w:val="both"/>
        <w:rPr>
          <w:b/>
          <w:bCs/>
        </w:rPr>
      </w:pPr>
      <w:r w:rsidRPr="006E399C">
        <w:rPr>
          <w:b/>
          <w:bCs/>
        </w:rPr>
        <w:t>3. Przedmiot sprzedaży</w:t>
      </w:r>
      <w:r>
        <w:rPr>
          <w:b/>
          <w:bCs/>
        </w:rPr>
        <w:t>:</w:t>
      </w:r>
    </w:p>
    <w:p w:rsidR="001C46FD" w:rsidRDefault="001C46FD" w:rsidP="001C46FD">
      <w:pPr>
        <w:spacing w:after="120"/>
        <w:jc w:val="both"/>
        <w:rPr>
          <w:b/>
          <w:bCs/>
        </w:rPr>
      </w:pPr>
      <w:r>
        <w:rPr>
          <w:b/>
          <w:bCs/>
        </w:rPr>
        <w:t>3.1</w:t>
      </w:r>
    </w:p>
    <w:p w:rsidR="001C46FD" w:rsidRDefault="001C46FD" w:rsidP="001C46FD">
      <w:pPr>
        <w:spacing w:after="120"/>
        <w:jc w:val="both"/>
      </w:pPr>
      <w:r>
        <w:t>Przedmiotem sprzedaży jest używany samochód osobowy Hyundai i30</w:t>
      </w:r>
    </w:p>
    <w:p w:rsidR="001C46FD" w:rsidRDefault="001C46FD" w:rsidP="001C46FD">
      <w:pPr>
        <w:spacing w:after="120"/>
        <w:jc w:val="both"/>
      </w:pPr>
      <w:r>
        <w:t>- numer rejestracyjny WY 4718L</w:t>
      </w:r>
    </w:p>
    <w:p w:rsidR="001C46FD" w:rsidRDefault="001C46FD" w:rsidP="001C46FD">
      <w:pPr>
        <w:spacing w:after="120"/>
        <w:jc w:val="both"/>
      </w:pPr>
      <w:r>
        <w:t>- numer VIN: TMAH3514AKJ078814;</w:t>
      </w:r>
    </w:p>
    <w:p w:rsidR="001C46FD" w:rsidRDefault="001C46FD" w:rsidP="001C46FD">
      <w:pPr>
        <w:spacing w:after="120"/>
        <w:jc w:val="both"/>
      </w:pPr>
      <w:r>
        <w:t>- rok produkcji: 2018;</w:t>
      </w:r>
    </w:p>
    <w:p w:rsidR="001C46FD" w:rsidRDefault="001C46FD" w:rsidP="001C46FD">
      <w:pPr>
        <w:spacing w:after="120"/>
        <w:jc w:val="both"/>
      </w:pPr>
      <w:r>
        <w:t>- model pojazdu: i30 1.4 MR’ 17E6</w:t>
      </w:r>
    </w:p>
    <w:p w:rsidR="001C46FD" w:rsidRDefault="001C46FD" w:rsidP="001C46FD">
      <w:pPr>
        <w:spacing w:after="120"/>
        <w:jc w:val="both"/>
      </w:pPr>
      <w:r>
        <w:t>- wersja: Go!</w:t>
      </w:r>
    </w:p>
    <w:p w:rsidR="001C46FD" w:rsidRDefault="001C46FD" w:rsidP="001C46FD">
      <w:pPr>
        <w:spacing w:after="120"/>
        <w:jc w:val="both"/>
      </w:pPr>
      <w:r>
        <w:t>- przebieg na dzień 06.03.2026 288 804 km;</w:t>
      </w:r>
    </w:p>
    <w:p w:rsidR="001C46FD" w:rsidRDefault="001C46FD" w:rsidP="001C46FD">
      <w:pPr>
        <w:spacing w:after="120"/>
        <w:jc w:val="both"/>
      </w:pPr>
      <w:r>
        <w:t xml:space="preserve">- kolor: 2-warstwowy typu </w:t>
      </w:r>
      <w:proofErr w:type="spellStart"/>
      <w:r>
        <w:t>uni</w:t>
      </w:r>
      <w:proofErr w:type="spellEnd"/>
      <w:r>
        <w:t>;</w:t>
      </w:r>
    </w:p>
    <w:p w:rsidR="001C46FD" w:rsidRDefault="001C46FD" w:rsidP="001C46FD">
      <w:pPr>
        <w:spacing w:after="120"/>
        <w:jc w:val="both"/>
      </w:pPr>
      <w:r>
        <w:t>- ubezpieczenie OC ważne do dnia 31.12.2026 r.</w:t>
      </w:r>
    </w:p>
    <w:p w:rsidR="001C46FD" w:rsidRDefault="001C46FD" w:rsidP="001C46FD">
      <w:pPr>
        <w:spacing w:after="120"/>
        <w:jc w:val="both"/>
      </w:pPr>
      <w:r>
        <w:t>- badania techniczne ważne do 31.07.2026 r.</w:t>
      </w:r>
    </w:p>
    <w:p w:rsidR="001C46FD" w:rsidRDefault="001C46FD" w:rsidP="001C46FD">
      <w:pPr>
        <w:spacing w:after="120"/>
        <w:jc w:val="both"/>
        <w:rPr>
          <w:b/>
        </w:rPr>
      </w:pPr>
    </w:p>
    <w:p w:rsidR="001C46FD" w:rsidRDefault="001C46FD" w:rsidP="001C46FD">
      <w:pPr>
        <w:spacing w:after="120"/>
        <w:jc w:val="both"/>
        <w:rPr>
          <w:b/>
        </w:rPr>
      </w:pPr>
      <w:r w:rsidRPr="00E7366B">
        <w:rPr>
          <w:b/>
        </w:rPr>
        <w:lastRenderedPageBreak/>
        <w:t>3.2</w:t>
      </w:r>
    </w:p>
    <w:p w:rsidR="001C46FD" w:rsidRDefault="001C46FD" w:rsidP="001C46FD">
      <w:pPr>
        <w:spacing w:after="120"/>
        <w:jc w:val="both"/>
      </w:pPr>
      <w:r>
        <w:t>Przedmiotem sprzedaży jest używany samochód osobowy Hyundai i20</w:t>
      </w:r>
    </w:p>
    <w:p w:rsidR="001C46FD" w:rsidRDefault="001C46FD" w:rsidP="001C46FD">
      <w:pPr>
        <w:spacing w:after="120"/>
        <w:jc w:val="both"/>
      </w:pPr>
      <w:r>
        <w:t>numer rejestracyjny WY 1547M</w:t>
      </w:r>
    </w:p>
    <w:p w:rsidR="001C46FD" w:rsidRDefault="001C46FD" w:rsidP="001C46FD">
      <w:pPr>
        <w:spacing w:after="120"/>
        <w:jc w:val="both"/>
      </w:pPr>
      <w:r>
        <w:t>- numer VIN: NLHB251BAKZ537929;</w:t>
      </w:r>
    </w:p>
    <w:p w:rsidR="001C46FD" w:rsidRDefault="001C46FD" w:rsidP="001C46FD">
      <w:pPr>
        <w:spacing w:after="120"/>
        <w:jc w:val="both"/>
      </w:pPr>
      <w:r>
        <w:t>- rok produkcji: 2019;</w:t>
      </w:r>
    </w:p>
    <w:p w:rsidR="001C46FD" w:rsidRDefault="001C46FD" w:rsidP="001C46FD">
      <w:pPr>
        <w:spacing w:after="120"/>
        <w:jc w:val="both"/>
      </w:pPr>
      <w:r>
        <w:t>- model pojazdu: i20 1.2 MR’ 19 E6</w:t>
      </w:r>
    </w:p>
    <w:p w:rsidR="001C46FD" w:rsidRDefault="001C46FD" w:rsidP="001C46FD">
      <w:pPr>
        <w:spacing w:after="120"/>
        <w:jc w:val="both"/>
      </w:pPr>
      <w:r>
        <w:t>- wersja: Classic Plus</w:t>
      </w:r>
    </w:p>
    <w:p w:rsidR="001C46FD" w:rsidRDefault="001C46FD" w:rsidP="001C46FD">
      <w:pPr>
        <w:spacing w:after="120"/>
        <w:jc w:val="both"/>
      </w:pPr>
      <w:r>
        <w:t>- przebieg na dzień 06.03.2026 209 362 km;</w:t>
      </w:r>
    </w:p>
    <w:p w:rsidR="001C46FD" w:rsidRDefault="001C46FD" w:rsidP="001C46FD">
      <w:pPr>
        <w:spacing w:after="120"/>
        <w:jc w:val="both"/>
      </w:pPr>
      <w:r>
        <w:t xml:space="preserve">- kolor: 2-warstwowy typu </w:t>
      </w:r>
      <w:proofErr w:type="spellStart"/>
      <w:r>
        <w:t>uni</w:t>
      </w:r>
      <w:proofErr w:type="spellEnd"/>
      <w:r>
        <w:t>;</w:t>
      </w:r>
    </w:p>
    <w:p w:rsidR="001C46FD" w:rsidRDefault="001C46FD" w:rsidP="001C46FD">
      <w:pPr>
        <w:spacing w:after="120"/>
        <w:jc w:val="both"/>
      </w:pPr>
      <w:r>
        <w:t>- ubezpieczenie OC ważne do dnia 21.05.2026 r.</w:t>
      </w:r>
    </w:p>
    <w:p w:rsidR="001C46FD" w:rsidRDefault="001C46FD" w:rsidP="001C46FD">
      <w:pPr>
        <w:spacing w:after="120"/>
        <w:jc w:val="both"/>
      </w:pPr>
      <w:r>
        <w:t>- badania techniczne ważne do 19.05.2026 r.</w:t>
      </w:r>
    </w:p>
    <w:p w:rsidR="001C46FD" w:rsidRPr="00E7366B" w:rsidRDefault="001C46FD" w:rsidP="001C46FD">
      <w:pPr>
        <w:spacing w:after="120"/>
        <w:jc w:val="both"/>
        <w:rPr>
          <w:b/>
        </w:rPr>
      </w:pPr>
    </w:p>
    <w:p w:rsidR="001C46FD" w:rsidRDefault="001C46FD" w:rsidP="001C46FD">
      <w:pPr>
        <w:spacing w:after="120"/>
        <w:jc w:val="both"/>
        <w:rPr>
          <w:b/>
          <w:bCs/>
        </w:rPr>
      </w:pPr>
      <w:r w:rsidRPr="00266A24">
        <w:rPr>
          <w:b/>
          <w:bCs/>
        </w:rPr>
        <w:t>4. Cena wywoławcza</w:t>
      </w:r>
      <w:r>
        <w:rPr>
          <w:b/>
          <w:bCs/>
        </w:rPr>
        <w:t>:</w:t>
      </w:r>
    </w:p>
    <w:p w:rsidR="001C46FD" w:rsidRDefault="001C46FD" w:rsidP="001C46FD">
      <w:pPr>
        <w:spacing w:after="120"/>
        <w:jc w:val="both"/>
      </w:pPr>
      <w:r>
        <w:t xml:space="preserve">3.1 </w:t>
      </w:r>
      <w:r w:rsidRPr="00266A24">
        <w:t>Wartość pojazdu</w:t>
      </w:r>
      <w:r>
        <w:t xml:space="preserve"> </w:t>
      </w:r>
      <w:r w:rsidRPr="005F1FA3">
        <w:rPr>
          <w:b/>
        </w:rPr>
        <w:t>Hyundai i30 numer rejestracyjny WY 4718L</w:t>
      </w:r>
      <w:r>
        <w:t xml:space="preserve">: </w:t>
      </w:r>
      <w:r w:rsidRPr="005F1FA3">
        <w:rPr>
          <w:b/>
        </w:rPr>
        <w:t>18 400 zł. brutto</w:t>
      </w:r>
      <w:r>
        <w:t xml:space="preserve"> (słownie osiemnaście  tysięcy  czterysta złotych brutto). </w:t>
      </w:r>
    </w:p>
    <w:p w:rsidR="001C46FD" w:rsidRDefault="001C46FD" w:rsidP="001C46FD">
      <w:pPr>
        <w:spacing w:after="120"/>
        <w:jc w:val="both"/>
      </w:pPr>
      <w:r>
        <w:t>Wartość pojazdu wg. Opinii rzeczoznawcy PZM Holding Sp. z o.o.</w:t>
      </w:r>
    </w:p>
    <w:p w:rsidR="001C46FD" w:rsidRDefault="001C46FD" w:rsidP="001C46FD">
      <w:pPr>
        <w:spacing w:after="120"/>
        <w:jc w:val="both"/>
      </w:pPr>
      <w:r>
        <w:t xml:space="preserve">3.2 Wartość pojazdu </w:t>
      </w:r>
      <w:r w:rsidRPr="005F1FA3">
        <w:rPr>
          <w:b/>
        </w:rPr>
        <w:t>Hyundai i20 numer rejestracyjny</w:t>
      </w:r>
      <w:r>
        <w:t xml:space="preserve"> </w:t>
      </w:r>
      <w:r w:rsidRPr="005F1FA3">
        <w:rPr>
          <w:b/>
        </w:rPr>
        <w:t>WY 1547M: 18 000 zł. brutto</w:t>
      </w:r>
    </w:p>
    <w:p w:rsidR="001C46FD" w:rsidRDefault="001C46FD" w:rsidP="001C46FD">
      <w:pPr>
        <w:spacing w:after="120"/>
        <w:jc w:val="both"/>
      </w:pPr>
      <w:r>
        <w:t xml:space="preserve">(słownie osiemnaście tysięcy złotych brutto). </w:t>
      </w:r>
    </w:p>
    <w:p w:rsidR="001C46FD" w:rsidRDefault="001C46FD" w:rsidP="001C46FD">
      <w:pPr>
        <w:spacing w:after="120"/>
        <w:jc w:val="both"/>
      </w:pPr>
      <w:r>
        <w:t>Wartość pojazdu wg. Opinii rzeczoznawcy PZM Holding Sp. z o.o.</w:t>
      </w: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1C46FD" w:rsidRDefault="001C46FD" w:rsidP="001C46FD">
      <w:pPr>
        <w:spacing w:after="120"/>
        <w:jc w:val="both"/>
        <w:rPr>
          <w:b/>
          <w:bCs/>
        </w:rPr>
      </w:pPr>
      <w:r w:rsidRPr="00266A24">
        <w:rPr>
          <w:b/>
          <w:bCs/>
        </w:rPr>
        <w:t xml:space="preserve">5. Miejsce i termin, w którym można obejrzeć przedmiot przetargu: </w:t>
      </w:r>
    </w:p>
    <w:p w:rsidR="001C46FD" w:rsidRPr="002B6DB0" w:rsidRDefault="001C46FD" w:rsidP="001C46FD">
      <w:pPr>
        <w:spacing w:after="120"/>
        <w:jc w:val="both"/>
        <w:rPr>
          <w:b/>
        </w:rPr>
      </w:pPr>
      <w:r w:rsidRPr="0016468B">
        <w:t xml:space="preserve">Pojazd stanowiący przedmiot sprzedaży można </w:t>
      </w:r>
      <w:r>
        <w:t>oglądać</w:t>
      </w:r>
      <w:r w:rsidRPr="0016468B">
        <w:t xml:space="preserve"> od dnia publikacji ogłoszenia                         o niniejszym przetargu do dnia </w:t>
      </w:r>
      <w:r w:rsidRPr="00A15D5C">
        <w:rPr>
          <w:b/>
        </w:rPr>
        <w:t>08.05.2026</w:t>
      </w:r>
      <w:r w:rsidRPr="0016468B">
        <w:t xml:space="preserve"> r. </w:t>
      </w:r>
      <w:r>
        <w:t xml:space="preserve">od poniedziałku do piątku w godzinach 08:00 -16:00 w siedzibie Oddziału Terenowego w Radomiu Okręgowego Inspektoratu Pracy                           w Warszawie przy ul. Prażmowskiego 15, 26-610 Radom. </w:t>
      </w:r>
      <w:r w:rsidRPr="0016468B">
        <w:t>W</w:t>
      </w:r>
      <w:r>
        <w:t xml:space="preserve"> celu dokonania oględzin Oferent jest  zobowiązany do wcześniejszego ustalenia tego faktu  telefonicznie pod numerem tel. </w:t>
      </w:r>
      <w:r w:rsidRPr="002B6DB0">
        <w:rPr>
          <w:b/>
        </w:rPr>
        <w:t>727-714-545</w:t>
      </w:r>
      <w:r>
        <w:t xml:space="preserve"> lub </w:t>
      </w:r>
      <w:r w:rsidRPr="002B6DB0">
        <w:rPr>
          <w:b/>
        </w:rPr>
        <w:t>722-151-166.</w:t>
      </w: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1C46FD" w:rsidRPr="00AE66A3" w:rsidRDefault="001C46FD" w:rsidP="001C46FD">
      <w:pPr>
        <w:spacing w:after="120"/>
        <w:jc w:val="both"/>
        <w:rPr>
          <w:b/>
          <w:bCs/>
        </w:rPr>
      </w:pPr>
      <w:r w:rsidRPr="00AE66A3">
        <w:rPr>
          <w:b/>
          <w:bCs/>
        </w:rPr>
        <w:t>6. Wysokość wadium oraz forma, termin i miejsce jego wniesienia:</w:t>
      </w:r>
    </w:p>
    <w:p w:rsidR="001C46FD" w:rsidRDefault="001C46FD" w:rsidP="001C46FD">
      <w:pPr>
        <w:spacing w:after="120"/>
        <w:jc w:val="both"/>
      </w:pPr>
      <w:r>
        <w:t>Warunkiem przystąpienia do przetargu jest wniesienie wadium w wysokości 10% ceny wywoławczej tj.:</w:t>
      </w:r>
    </w:p>
    <w:p w:rsidR="001C46FD" w:rsidRDefault="001C46FD" w:rsidP="001C46FD">
      <w:pPr>
        <w:spacing w:after="120"/>
        <w:jc w:val="both"/>
      </w:pPr>
    </w:p>
    <w:p w:rsidR="001C46FD" w:rsidRDefault="001C46FD" w:rsidP="001C46FD">
      <w:pPr>
        <w:spacing w:after="120"/>
        <w:jc w:val="both"/>
        <w:rPr>
          <w:b/>
        </w:rPr>
      </w:pPr>
      <w:r>
        <w:t xml:space="preserve"> </w:t>
      </w:r>
      <w:r w:rsidRPr="002B6DB0">
        <w:rPr>
          <w:b/>
        </w:rPr>
        <w:t>3.1</w:t>
      </w:r>
      <w:r>
        <w:t xml:space="preserve">  </w:t>
      </w:r>
      <w:r w:rsidRPr="002B6DB0">
        <w:rPr>
          <w:b/>
        </w:rPr>
        <w:t>1840 zł. dla Hyundai i 30</w:t>
      </w:r>
      <w:r>
        <w:rPr>
          <w:b/>
        </w:rPr>
        <w:t xml:space="preserve"> WY4718L</w:t>
      </w:r>
    </w:p>
    <w:p w:rsidR="001C46FD" w:rsidRDefault="001C46FD" w:rsidP="001C46FD">
      <w:pPr>
        <w:spacing w:after="120"/>
        <w:jc w:val="both"/>
        <w:rPr>
          <w:b/>
          <w:bCs/>
        </w:rPr>
      </w:pPr>
      <w:r>
        <w:rPr>
          <w:b/>
          <w:bCs/>
        </w:rPr>
        <w:t xml:space="preserve"> 3.2. 1800 zł. dla Hyundai i20 WY1547M</w:t>
      </w: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1C46FD" w:rsidRPr="0060621E" w:rsidRDefault="001C46FD" w:rsidP="001C46FD">
      <w:pPr>
        <w:spacing w:after="120"/>
        <w:jc w:val="both"/>
        <w:rPr>
          <w:b/>
          <w:bCs/>
        </w:rPr>
      </w:pPr>
      <w:bookmarkStart w:id="0" w:name="_Hlk196218789"/>
      <w:r>
        <w:rPr>
          <w:bCs/>
        </w:rPr>
        <w:lastRenderedPageBreak/>
        <w:t xml:space="preserve">Wadium należy wpłacić na rachunek bankowy Państwowej Inspekcji Pracy Okręgowego Inspektoratu Pracy w Warszawie, nr konta: </w:t>
      </w:r>
      <w:r w:rsidRPr="00EA2DC6">
        <w:rPr>
          <w:b/>
          <w:bCs/>
        </w:rPr>
        <w:t>49 1010 1010 0083 6713 9120 1000.</w:t>
      </w:r>
      <w:bookmarkEnd w:id="0"/>
      <w:r w:rsidRPr="00EA2DC6">
        <w:rPr>
          <w:b/>
          <w:bCs/>
        </w:rPr>
        <w:t xml:space="preserve"> </w:t>
      </w:r>
    </w:p>
    <w:p w:rsidR="001C46FD" w:rsidRDefault="001C46FD" w:rsidP="001C46FD">
      <w:pPr>
        <w:spacing w:after="120"/>
        <w:jc w:val="both"/>
      </w:pPr>
      <w:r>
        <w:t>Wadium powinno być wniesione z takim wyprzedzeniem, aby środki pieniądze znalazły się na rachunku bankowym organizatora przetargu przed otwarciem ofert - pod rygorem odrzucenia oferty.</w:t>
      </w:r>
    </w:p>
    <w:p w:rsidR="001C46FD" w:rsidRDefault="001C46FD" w:rsidP="001C46FD">
      <w:pPr>
        <w:spacing w:after="120"/>
        <w:jc w:val="both"/>
      </w:pPr>
      <w:r>
        <w:t>- dowód wpłaty wadium należy dołączyć do oferty;</w:t>
      </w:r>
    </w:p>
    <w:p w:rsidR="001C46FD" w:rsidRDefault="001C46FD" w:rsidP="001C46FD">
      <w:pPr>
        <w:spacing w:after="120"/>
        <w:jc w:val="both"/>
      </w:pPr>
      <w:r>
        <w:t>- wadium złożone przez nabywcę zostanie zaliczone na poczet ceny sprzedaży;</w:t>
      </w:r>
    </w:p>
    <w:p w:rsidR="001C46FD" w:rsidRDefault="001C46FD" w:rsidP="001C46FD">
      <w:pPr>
        <w:spacing w:after="120"/>
        <w:jc w:val="both"/>
      </w:pPr>
      <w:r>
        <w:t>- wadium złożone  przez Oferentów, których oferty nie zostaną wybrane lub zostaną odrzucone zwraca się w ciągu 7 dni, odpowiednio od dnia dokonania wyboru lub odrzucenia oferty, przelewem  na wskazany w formularzu ofertowym nr rachunku bankowego Oferenta;</w:t>
      </w:r>
    </w:p>
    <w:p w:rsidR="001C46FD" w:rsidRDefault="001C46FD" w:rsidP="001C46FD">
      <w:pPr>
        <w:spacing w:after="120"/>
        <w:jc w:val="both"/>
      </w:pPr>
      <w:r>
        <w:t>- wadium nie podlega zwrotowi w przypadku, gdy oferent, który wygrał przetarg, uchyli się od zawarcia umowy.</w:t>
      </w: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1C46FD" w:rsidRDefault="001C46FD" w:rsidP="001C46FD">
      <w:pPr>
        <w:spacing w:after="120"/>
        <w:jc w:val="both"/>
        <w:rPr>
          <w:b/>
          <w:bCs/>
        </w:rPr>
      </w:pPr>
      <w:r w:rsidRPr="00872988">
        <w:rPr>
          <w:b/>
          <w:bCs/>
        </w:rPr>
        <w:t>7. Wymagania jakim powinna odpowiadać oferta :</w:t>
      </w:r>
    </w:p>
    <w:p w:rsidR="001C46FD" w:rsidRDefault="001C46FD" w:rsidP="001C46FD">
      <w:pPr>
        <w:spacing w:after="120"/>
        <w:jc w:val="both"/>
      </w:pPr>
      <w:r w:rsidRPr="002C7AEE">
        <w:t xml:space="preserve">Oferta </w:t>
      </w:r>
      <w:r>
        <w:t>pod rygorem nieważności powinna być sporządzona pisemnie, w języku polskim   i musi zawierać:</w:t>
      </w:r>
    </w:p>
    <w:p w:rsidR="001C46FD" w:rsidRDefault="001C46FD" w:rsidP="001C46FD">
      <w:pPr>
        <w:spacing w:after="120"/>
        <w:jc w:val="both"/>
      </w:pPr>
      <w:r>
        <w:t>- imię i nazwisko, adres lub w przypadku firmy nazwę i siedzibę oferenta oraz NIP;</w:t>
      </w:r>
    </w:p>
    <w:p w:rsidR="001C46FD" w:rsidRDefault="001C46FD" w:rsidP="001C46FD">
      <w:pPr>
        <w:spacing w:after="120"/>
        <w:jc w:val="both"/>
      </w:pPr>
      <w:r>
        <w:t>- numer rachunku bankowego, na który należy dokonać zwrotu wadium;</w:t>
      </w:r>
    </w:p>
    <w:p w:rsidR="001C46FD" w:rsidRDefault="001C46FD" w:rsidP="001C46FD">
      <w:pPr>
        <w:spacing w:after="120"/>
        <w:jc w:val="both"/>
      </w:pPr>
      <w:r>
        <w:t>- oferowaną cenę za kupno samochodu objętego przedmiotem przetargu;</w:t>
      </w:r>
    </w:p>
    <w:p w:rsidR="001C46FD" w:rsidRDefault="001C46FD" w:rsidP="001C46FD">
      <w:pPr>
        <w:spacing w:after="120"/>
        <w:jc w:val="both"/>
      </w:pPr>
      <w:r>
        <w:t>- oświadczenie oferenta, że zapoznał się z warunkami przetargu i stanem pojazdu i że ponosi odpowiedzialność za skutki wynikające z rezygnacji z oględzin pojazdu;</w:t>
      </w:r>
    </w:p>
    <w:p w:rsidR="001C46FD" w:rsidRDefault="001C46FD" w:rsidP="001C46FD">
      <w:pPr>
        <w:spacing w:after="120"/>
        <w:jc w:val="both"/>
      </w:pPr>
      <w:r>
        <w:t>- aktualny odpis z właściwego rejestru lub centralnej ewidencji i informacji o działalności gospodarczej, jeżeli odrębne przepisy wymagają wpisu do rejestru lub ewidencji;</w:t>
      </w:r>
    </w:p>
    <w:p w:rsidR="001C46FD" w:rsidRDefault="001C46FD" w:rsidP="001C46FD">
      <w:pPr>
        <w:spacing w:after="120"/>
        <w:jc w:val="both"/>
      </w:pPr>
      <w:r>
        <w:t>- pełnomocnictwo w przypadku, gdy osoba podpisująca ofertę nie jest wskazana                                      w KRS/</w:t>
      </w:r>
      <w:proofErr w:type="spellStart"/>
      <w:r>
        <w:t>CEiDG</w:t>
      </w:r>
      <w:proofErr w:type="spellEnd"/>
      <w:r>
        <w:t xml:space="preserve"> jako osoba uprawniona do składania oświadczeń woli w imieniu oferenta. Pełnomocnictwo powinno być złożone w oryginale lub formie notarialnie uwierzytelnionego podpisu. </w:t>
      </w:r>
    </w:p>
    <w:p w:rsidR="001C46FD" w:rsidRDefault="001C46FD" w:rsidP="001C46FD">
      <w:pPr>
        <w:spacing w:after="120"/>
        <w:jc w:val="both"/>
      </w:pPr>
      <w:r>
        <w:t xml:space="preserve"> </w:t>
      </w:r>
      <w:r w:rsidRPr="005D3A75">
        <w:rPr>
          <w:b/>
          <w:bCs/>
        </w:rPr>
        <w:t xml:space="preserve">Oferta powinna być złożona zgodnie ze wzorem stanowiącym załącznik nr </w:t>
      </w:r>
      <w:r>
        <w:rPr>
          <w:b/>
          <w:bCs/>
        </w:rPr>
        <w:t>3.1/3.2</w:t>
      </w:r>
      <w:r w:rsidRPr="005D3A75">
        <w:rPr>
          <w:b/>
          <w:bCs/>
        </w:rPr>
        <w:t xml:space="preserve"> do ogłoszenia</w:t>
      </w:r>
      <w:r>
        <w:t xml:space="preserve"> (formularz ofertowy).</w:t>
      </w:r>
    </w:p>
    <w:p w:rsidR="001C46FD" w:rsidRDefault="001C46FD" w:rsidP="001C46FD">
      <w:pPr>
        <w:spacing w:after="120"/>
        <w:jc w:val="both"/>
        <w:rPr>
          <w:b/>
          <w:bCs/>
        </w:rPr>
      </w:pPr>
      <w:r w:rsidRPr="00D15578">
        <w:rPr>
          <w:b/>
          <w:bCs/>
        </w:rPr>
        <w:t>8. Termin</w:t>
      </w:r>
      <w:r>
        <w:rPr>
          <w:b/>
          <w:bCs/>
        </w:rPr>
        <w:t>, miejsce i tryb złożenia oferty oraz okres, w którym oferta jest wiążąca:</w:t>
      </w:r>
    </w:p>
    <w:p w:rsidR="001C46FD" w:rsidRDefault="001C46FD" w:rsidP="001C46FD">
      <w:pPr>
        <w:jc w:val="both"/>
      </w:pPr>
      <w:r>
        <w:t xml:space="preserve">Pisemna ofertę </w:t>
      </w:r>
      <w:r w:rsidRPr="00D96109">
        <w:t xml:space="preserve">w zaklejonej kopercie z </w:t>
      </w:r>
      <w:r w:rsidRPr="00116678">
        <w:t>napisem</w:t>
      </w:r>
      <w:r w:rsidRPr="00D96109">
        <w:rPr>
          <w:b/>
          <w:bCs/>
        </w:rPr>
        <w:t xml:space="preserve"> „</w:t>
      </w:r>
      <w:r>
        <w:rPr>
          <w:b/>
          <w:bCs/>
        </w:rPr>
        <w:t xml:space="preserve">Oferta przetargowa </w:t>
      </w:r>
      <w:r w:rsidRPr="00D96109">
        <w:rPr>
          <w:b/>
          <w:bCs/>
        </w:rPr>
        <w:t xml:space="preserve">na </w:t>
      </w:r>
      <w:r>
        <w:rPr>
          <w:b/>
          <w:bCs/>
        </w:rPr>
        <w:t xml:space="preserve">zakup </w:t>
      </w:r>
      <w:r w:rsidRPr="00D96109">
        <w:rPr>
          <w:b/>
          <w:bCs/>
        </w:rPr>
        <w:t xml:space="preserve">samochodu </w:t>
      </w:r>
      <w:r>
        <w:rPr>
          <w:b/>
          <w:bCs/>
        </w:rPr>
        <w:t>osobowego nr rej. ..............................Nie otwierać przed dniem 11.05.2026 r. godz. 12.15</w:t>
      </w:r>
      <w:r w:rsidRPr="00D96109">
        <w:rPr>
          <w:b/>
          <w:bCs/>
        </w:rPr>
        <w:t>”</w:t>
      </w:r>
      <w:r w:rsidRPr="00D96109">
        <w:t xml:space="preserve"> </w:t>
      </w:r>
      <w:r>
        <w:t xml:space="preserve">zaadresowaną na adres: Państwowa Inspekcja Pracy Okręgowy Inspektorat Pracy w Warszawie ul. Grójecka186, 02-390 należy dostarczyć do siedziby organizatora przetargu wraz </w:t>
      </w:r>
      <w:r w:rsidRPr="00D96109">
        <w:t xml:space="preserve"> </w:t>
      </w:r>
      <w:r w:rsidRPr="00454CEB">
        <w:rPr>
          <w:b/>
          <w:bCs/>
        </w:rPr>
        <w:t>dowodem wpłaty</w:t>
      </w:r>
      <w:r>
        <w:rPr>
          <w:b/>
          <w:bCs/>
        </w:rPr>
        <w:t xml:space="preserve"> wadium</w:t>
      </w:r>
      <w:r w:rsidRPr="00D96109">
        <w:t>.</w:t>
      </w:r>
      <w:r>
        <w:t xml:space="preserve"> </w:t>
      </w:r>
      <w:r w:rsidRPr="00D96109">
        <w:t xml:space="preserve">do dnia </w:t>
      </w:r>
      <w:r w:rsidRPr="001C46FD">
        <w:rPr>
          <w:b/>
        </w:rPr>
        <w:t>11.05.2026 r. do godz</w:t>
      </w:r>
      <w:r w:rsidRPr="00D96109">
        <w:t xml:space="preserve">. </w:t>
      </w:r>
      <w:r w:rsidRPr="002B6DB0">
        <w:rPr>
          <w:b/>
        </w:rPr>
        <w:t>12.00.</w:t>
      </w:r>
      <w:r w:rsidRPr="00D96109">
        <w:t xml:space="preserve"> </w:t>
      </w:r>
    </w:p>
    <w:p w:rsidR="001C46FD" w:rsidRPr="00D96109" w:rsidRDefault="001C46FD" w:rsidP="001C46FD">
      <w:pPr>
        <w:jc w:val="both"/>
      </w:pPr>
      <w:r w:rsidRPr="00D96109">
        <w:t>Oferta jest wiążąca przez 14 dni</w:t>
      </w:r>
      <w:r>
        <w:t>. Oferty złożone po wyznaczonym terminie nie będą rozpatrywane.</w:t>
      </w: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B2692D" w:rsidRDefault="00B2692D" w:rsidP="001C46FD">
      <w:pPr>
        <w:spacing w:after="120"/>
        <w:jc w:val="both"/>
        <w:rPr>
          <w:b/>
          <w:bCs/>
        </w:rPr>
      </w:pPr>
    </w:p>
    <w:p w:rsidR="001C46FD" w:rsidRPr="005D3A75" w:rsidRDefault="001C46FD" w:rsidP="001C46FD">
      <w:pPr>
        <w:spacing w:after="120"/>
        <w:jc w:val="both"/>
        <w:rPr>
          <w:b/>
          <w:bCs/>
        </w:rPr>
      </w:pPr>
      <w:bookmarkStart w:id="1" w:name="_GoBack"/>
      <w:bookmarkEnd w:id="1"/>
      <w:r w:rsidRPr="005D3A75">
        <w:rPr>
          <w:b/>
          <w:bCs/>
        </w:rPr>
        <w:lastRenderedPageBreak/>
        <w:t>9. Warunki wyboru oferty:</w:t>
      </w:r>
    </w:p>
    <w:p w:rsidR="001C46FD" w:rsidRDefault="001C46FD" w:rsidP="001C46FD">
      <w:pPr>
        <w:spacing w:after="120"/>
        <w:jc w:val="both"/>
      </w:pPr>
      <w:r>
        <w:t>- przetarg wygrywa oferent, który zaoferuję najwyższą cenę za samochód objęty przedmiotem przetargu. Zaoferowana cena nie może być niższa od ceny wywoławczej;</w:t>
      </w:r>
    </w:p>
    <w:p w:rsidR="001C46FD" w:rsidRDefault="001C46FD" w:rsidP="001C46FD">
      <w:pPr>
        <w:spacing w:after="120"/>
        <w:jc w:val="both"/>
      </w:pPr>
      <w:r>
        <w:t>- w przypadku złożenia dwóch lub więcej ofert o tej samej najwyższej cenie, zostanie przeprowadzona aukcja pomiędzy tymi Oferentami. Ceną wywoławczą aukcji będzie cena zaproponowana w tych ofertach;</w:t>
      </w:r>
    </w:p>
    <w:p w:rsidR="001C46FD" w:rsidRDefault="001C46FD" w:rsidP="001C46FD">
      <w:pPr>
        <w:spacing w:after="120"/>
        <w:jc w:val="both"/>
      </w:pPr>
      <w:r>
        <w:t>- komisja przetargowa wyznacza termin i miejsce przeprowadzenia aukcji, o czym zawiadomi Oferentów, którzy złożyli równorzędne oferty;</w:t>
      </w:r>
    </w:p>
    <w:p w:rsidR="001C46FD" w:rsidRDefault="001C46FD" w:rsidP="001C46FD">
      <w:pPr>
        <w:spacing w:after="120"/>
        <w:jc w:val="both"/>
      </w:pPr>
      <w:r>
        <w:t>-  umowa sprzedaży zostanie podpisana w terminie 2 dni od dnia ogłoszenia wyników przetargu  w siedzibie Okręgowego Inspektoratu w Warszawie przy ul. Grójeckiej 186, 02-390 Warszawa;</w:t>
      </w:r>
    </w:p>
    <w:p w:rsidR="001C46FD" w:rsidRDefault="001C46FD" w:rsidP="001C46FD">
      <w:pPr>
        <w:spacing w:after="120"/>
        <w:jc w:val="both"/>
      </w:pPr>
      <w:r>
        <w:t>- W przypadku wycofania się/niedopełnienia dalszych formalności przez Oferenta, który wygrał przetarg organizator przetargu może dokonać ponownego wyboru oferty najkorzystniejszej spośród pozostałych ważnych ofert;</w:t>
      </w:r>
    </w:p>
    <w:p w:rsidR="001C46FD" w:rsidRDefault="001C46FD" w:rsidP="001C46FD">
      <w:pPr>
        <w:spacing w:after="120"/>
        <w:jc w:val="both"/>
      </w:pPr>
      <w:r>
        <w:t>- nabywca jest zobowiązany zapłacić cenę nabycia (pomniejszona o wpłacone wadium)               w terminie nie dłuższym niż 7 dni od podpisania umowy sprzedaży;</w:t>
      </w:r>
    </w:p>
    <w:p w:rsidR="001C46FD" w:rsidRDefault="001C46FD" w:rsidP="001C46FD">
      <w:pPr>
        <w:spacing w:after="120"/>
        <w:jc w:val="both"/>
      </w:pPr>
      <w:r>
        <w:t xml:space="preserve">- </w:t>
      </w:r>
      <w:r w:rsidRPr="00EA2DC6">
        <w:t>wydanie przedmiotu sprzedaży</w:t>
      </w:r>
      <w:r>
        <w:t xml:space="preserve"> odbędzie się w siedzibie w siedzibie Oddziału Terenowego   w Radomiu Okręgowego Inspektoratu Pracy w Warszawie przy ul. Prażmowskiego 15, 26-610 Radom</w:t>
      </w: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1C46FD" w:rsidRDefault="001C46FD" w:rsidP="001C46FD">
      <w:pPr>
        <w:spacing w:after="120"/>
        <w:jc w:val="both"/>
        <w:rPr>
          <w:b/>
          <w:bCs/>
        </w:rPr>
      </w:pPr>
      <w:r w:rsidRPr="00035F89">
        <w:rPr>
          <w:b/>
          <w:bCs/>
        </w:rPr>
        <w:t>10. Odrzucenie oferty</w:t>
      </w:r>
      <w:r>
        <w:rPr>
          <w:b/>
          <w:bCs/>
        </w:rPr>
        <w:t>:</w:t>
      </w:r>
    </w:p>
    <w:p w:rsidR="001C46FD" w:rsidRPr="00035F89" w:rsidRDefault="001C46FD" w:rsidP="001C46FD">
      <w:pPr>
        <w:spacing w:after="120"/>
        <w:jc w:val="both"/>
        <w:rPr>
          <w:b/>
          <w:bCs/>
        </w:rPr>
      </w:pPr>
      <w:r w:rsidRPr="00035F89">
        <w:rPr>
          <w:b/>
          <w:bCs/>
        </w:rPr>
        <w:t>Sprzedający odrzuci ofertę, jeżeli:</w:t>
      </w:r>
    </w:p>
    <w:p w:rsidR="001C46FD" w:rsidRDefault="001C46FD" w:rsidP="001C46FD">
      <w:pPr>
        <w:spacing w:after="120"/>
        <w:jc w:val="both"/>
      </w:pPr>
      <w:r>
        <w:t>- została złożona po wyznaczonym terminie;</w:t>
      </w:r>
    </w:p>
    <w:p w:rsidR="001C46FD" w:rsidRDefault="001C46FD" w:rsidP="001C46FD">
      <w:pPr>
        <w:spacing w:after="120"/>
        <w:jc w:val="both"/>
      </w:pPr>
      <w:r>
        <w:t>- została złożona w niewłaściwym miejscu;</w:t>
      </w:r>
    </w:p>
    <w:p w:rsidR="001C46FD" w:rsidRDefault="001C46FD" w:rsidP="001C46FD">
      <w:pPr>
        <w:spacing w:after="120"/>
        <w:jc w:val="both"/>
      </w:pPr>
      <w:r>
        <w:t>- została złożona przez Oferenta, który nie wniósł wadium;</w:t>
      </w:r>
    </w:p>
    <w:p w:rsidR="001C46FD" w:rsidRDefault="001C46FD" w:rsidP="001C46FD">
      <w:pPr>
        <w:spacing w:after="120"/>
        <w:jc w:val="both"/>
      </w:pPr>
      <w:r>
        <w:t>- nie zawiera danych i dokumentów, o których mowa w pkt. 7 lub są niekompletne, nieczytelne lub budzą  inna wątpliwość, zaś złożenie wyjaśnień mogłoby prowadzić do uznania jej za nową ofertę;</w:t>
      </w:r>
    </w:p>
    <w:p w:rsidR="001C46FD" w:rsidRDefault="001C46FD" w:rsidP="001C46FD">
      <w:pPr>
        <w:spacing w:after="120"/>
        <w:jc w:val="both"/>
      </w:pPr>
      <w:r>
        <w:t>- w przypadku złożenia przez Oferenta więcej niż jednej oferty na jeden samochód, sprzedający odrzuci je wszystkie bez otwierania;</w:t>
      </w:r>
    </w:p>
    <w:p w:rsidR="001C46FD" w:rsidRDefault="001C46FD" w:rsidP="001C46FD">
      <w:pPr>
        <w:spacing w:after="120"/>
        <w:jc w:val="both"/>
      </w:pPr>
      <w:r>
        <w:t>- o odrzuceniu oferty oferent zostanie niezwłocznie powiadomiony przez komisje przetargową.</w:t>
      </w:r>
    </w:p>
    <w:p w:rsidR="001C46FD" w:rsidRDefault="001C46FD" w:rsidP="001C46FD">
      <w:pPr>
        <w:spacing w:after="120"/>
        <w:jc w:val="both"/>
        <w:rPr>
          <w:b/>
          <w:bCs/>
        </w:rPr>
      </w:pPr>
    </w:p>
    <w:p w:rsidR="001C46FD" w:rsidRDefault="001C46FD" w:rsidP="001C46FD">
      <w:pPr>
        <w:spacing w:after="120"/>
        <w:jc w:val="both"/>
        <w:rPr>
          <w:b/>
          <w:bCs/>
        </w:rPr>
      </w:pPr>
      <w:r w:rsidRPr="00621DD8">
        <w:rPr>
          <w:b/>
          <w:bCs/>
        </w:rPr>
        <w:t>11. Inne postanowienia</w:t>
      </w:r>
      <w:r>
        <w:rPr>
          <w:b/>
          <w:bCs/>
        </w:rPr>
        <w:t xml:space="preserve">: </w:t>
      </w:r>
    </w:p>
    <w:p w:rsidR="001C46FD" w:rsidRDefault="001C46FD" w:rsidP="001C46FD">
      <w:pPr>
        <w:spacing w:after="120"/>
        <w:jc w:val="both"/>
      </w:pPr>
      <w:r w:rsidRPr="00621DD8">
        <w:t>- wydanie przedmiotu sprzedaży</w:t>
      </w:r>
      <w:r>
        <w:t xml:space="preserve"> nastąpi niezwłocznie, nie później jednak niż w ciągu               dwóch  dni roboczych od wpłacenia ceny nabycia.</w:t>
      </w:r>
    </w:p>
    <w:p w:rsidR="001C46FD" w:rsidRDefault="001C46FD" w:rsidP="001C46FD">
      <w:pPr>
        <w:spacing w:after="120"/>
        <w:jc w:val="both"/>
      </w:pPr>
      <w:r>
        <w:t>- przekazanie przedmiotu umowy nastąpi protokołem zdawczo-odbiorczym, który stanowić będzie integralną część umowy sprzedaży;</w:t>
      </w:r>
    </w:p>
    <w:p w:rsidR="001C46FD" w:rsidRDefault="001C46FD" w:rsidP="001C46FD">
      <w:pPr>
        <w:spacing w:after="120"/>
        <w:jc w:val="both"/>
      </w:pPr>
      <w:r>
        <w:t>- nie dopuszcza się rozłożenia płatności na raty;</w:t>
      </w:r>
    </w:p>
    <w:p w:rsidR="001C46FD" w:rsidRDefault="001C46FD" w:rsidP="001C46FD">
      <w:pPr>
        <w:spacing w:after="120"/>
        <w:jc w:val="both"/>
      </w:pPr>
      <w:r>
        <w:lastRenderedPageBreak/>
        <w:t>- wszystkie koszty związane z nabyciem przedmiotu przetargu ponosi oferent nabywca                                             w szczególności ciąży na nim obowiązek uiszczenia podatku od czynności cywilnoprawnych . - cena nabycia jest ceną brutto sprzedaży. Organizator przetargu nie jest płatnikiem VAT;</w:t>
      </w:r>
    </w:p>
    <w:p w:rsidR="001C46FD" w:rsidRDefault="001C46FD" w:rsidP="001C46FD">
      <w:pPr>
        <w:spacing w:after="120"/>
        <w:jc w:val="both"/>
      </w:pPr>
      <w:r>
        <w:t>- organizator przetargu nie wyraża zgody na zawarcie umowy przelewu wierzytelności oraz      na wykonanie świadczenia na rzecz osoby trzeciej na podstawie przekazu.</w:t>
      </w:r>
    </w:p>
    <w:p w:rsidR="001C46FD" w:rsidRDefault="001C46FD" w:rsidP="001C46FD">
      <w:pPr>
        <w:spacing w:after="120"/>
        <w:jc w:val="both"/>
      </w:pPr>
      <w:r>
        <w:t>- organizator przetargu nie odpowiada za wady ukryte przedmiotu przetargu;</w:t>
      </w:r>
    </w:p>
    <w:p w:rsidR="001C46FD" w:rsidRDefault="001C46FD" w:rsidP="001C46FD">
      <w:pPr>
        <w:spacing w:after="120"/>
        <w:jc w:val="both"/>
      </w:pPr>
      <w:r>
        <w:t>- przetarg uznaję się za ważny, jeżeli wpłynie chociaż jedna oferta niepodlegająca odrzuceniu;</w:t>
      </w:r>
    </w:p>
    <w:p w:rsidR="001C46FD" w:rsidRPr="00621DD8" w:rsidRDefault="001C46FD" w:rsidP="001C46FD">
      <w:pPr>
        <w:spacing w:after="120"/>
        <w:jc w:val="both"/>
      </w:pPr>
      <w:r>
        <w:t>- organizatorowi przetargu przysługuje prawo zamknięcia przetargu bez wybrania którejkolwiek z ofert, bez podania przyczyny, a uczestnikom przetargu nie przysługują wobec organizatora przetargu żadne roszczenia z tego tytułu. W tej sytuacji organizator zwróci wpłacone przez uczestników wadia.</w:t>
      </w:r>
    </w:p>
    <w:p w:rsidR="001C46FD" w:rsidRPr="00D15578" w:rsidRDefault="001C46FD" w:rsidP="001C46FD">
      <w:pPr>
        <w:spacing w:after="120"/>
        <w:jc w:val="both"/>
      </w:pPr>
    </w:p>
    <w:p w:rsidR="001C46FD" w:rsidRPr="00276E9F" w:rsidRDefault="001C46FD" w:rsidP="001C46FD">
      <w:pPr>
        <w:jc w:val="both"/>
      </w:pPr>
    </w:p>
    <w:p w:rsidR="001C46FD" w:rsidRDefault="001C46FD" w:rsidP="001C46FD"/>
    <w:p w:rsidR="00DD4593" w:rsidRPr="00203DC7" w:rsidRDefault="00245175" w:rsidP="00D20974">
      <w:pPr>
        <w:tabs>
          <w:tab w:val="right" w:pos="8789"/>
        </w:tabs>
        <w:ind w:left="5387"/>
        <w:rPr>
          <w:rFonts w:ascii="Arial" w:hAnsi="Arial" w:cs="Arial"/>
          <w:b/>
          <w:sz w:val="22"/>
          <w:szCs w:val="22"/>
        </w:rPr>
      </w:pP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adresNazwa  \* MERGEFORMAT </w:instrText>
      </w:r>
      <w:r w:rsidRPr="00203DC7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1C46FD" w:rsidRPr="006006F7" w:rsidRDefault="00245175" w:rsidP="001C46FD">
      <w:pPr>
        <w:tabs>
          <w:tab w:val="right" w:pos="8789"/>
        </w:tabs>
        <w:spacing w:line="276" w:lineRule="auto"/>
        <w:ind w:left="5387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adresTypUlicy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adresUlica  \* MERGEFORMAT </w:instrText>
      </w:r>
      <w:r w:rsidR="00203DC7"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adresNrDomu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  <w:r w:rsidR="00203DC7" w:rsidRPr="00203DC7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begin"/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instrText xml:space="preserve"> DOCPROPERTY  adresNrLokalu  \* MERGEFORMAT </w:instrText>
      </w:r>
      <w:r w:rsidRPr="00245175">
        <w:rPr>
          <w:rFonts w:ascii="Arial" w:eastAsia="Calibri" w:hAnsi="Arial" w:cs="Arial"/>
          <w:b/>
          <w:sz w:val="22"/>
          <w:szCs w:val="22"/>
          <w:lang w:eastAsia="en-US"/>
        </w:rPr>
        <w:fldChar w:fldCharType="end"/>
      </w:r>
    </w:p>
    <w:p w:rsidR="00DF2C70" w:rsidRPr="001C46FD" w:rsidRDefault="001C46FD" w:rsidP="001C46FD">
      <w:pPr>
        <w:tabs>
          <w:tab w:val="right" w:pos="8789"/>
        </w:tabs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                                                                                      </w:t>
      </w:r>
      <w:r w:rsidR="00DF2C70" w:rsidRPr="006006F7">
        <w:rPr>
          <w:rFonts w:ascii="Arial" w:eastAsia="Calibri" w:hAnsi="Arial" w:cs="Arial"/>
          <w:i/>
          <w:sz w:val="20"/>
          <w:szCs w:val="20"/>
          <w:lang w:eastAsia="en-US"/>
        </w:rPr>
        <w:t xml:space="preserve">Zastępca Okręgowego Inspektora </w:t>
      </w: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DF2C70" w:rsidRPr="006006F7">
        <w:rPr>
          <w:rFonts w:ascii="Arial" w:eastAsia="Calibri" w:hAnsi="Arial" w:cs="Arial"/>
          <w:i/>
          <w:sz w:val="20"/>
          <w:szCs w:val="20"/>
          <w:lang w:eastAsia="en-US"/>
        </w:rPr>
        <w:t>Pracy</w:t>
      </w:r>
    </w:p>
    <w:p w:rsidR="00DF2C70" w:rsidRPr="00BE590C" w:rsidRDefault="00411A33" w:rsidP="00DF2C70">
      <w:pPr>
        <w:tabs>
          <w:tab w:val="right" w:pos="8789"/>
        </w:tabs>
        <w:spacing w:line="360" w:lineRule="auto"/>
        <w:ind w:left="4956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Hanna </w:t>
      </w:r>
      <w:proofErr w:type="spellStart"/>
      <w:r>
        <w:rPr>
          <w:rFonts w:ascii="Arial" w:eastAsia="Calibri" w:hAnsi="Arial" w:cs="Arial"/>
          <w:i/>
          <w:sz w:val="20"/>
          <w:szCs w:val="20"/>
          <w:lang w:eastAsia="en-US"/>
        </w:rPr>
        <w:t>Matosek</w:t>
      </w:r>
      <w:proofErr w:type="spellEnd"/>
    </w:p>
    <w:p w:rsidR="00B83261" w:rsidRPr="00BE590C" w:rsidRDefault="00B83261" w:rsidP="00B83261">
      <w:pPr>
        <w:tabs>
          <w:tab w:val="right" w:pos="8789"/>
        </w:tabs>
        <w:spacing w:before="120"/>
        <w:ind w:left="4956"/>
        <w:jc w:val="center"/>
        <w:rPr>
          <w:rFonts w:ascii="Arial" w:eastAsia="Calibri" w:hAnsi="Arial" w:cs="Arial"/>
          <w:i/>
          <w:sz w:val="16"/>
          <w:szCs w:val="22"/>
          <w:lang w:eastAsia="en-US"/>
        </w:rPr>
      </w:pPr>
      <w:r>
        <w:rPr>
          <w:rFonts w:ascii="Arial" w:eastAsia="Calibri" w:hAnsi="Arial" w:cs="Arial"/>
          <w:i/>
          <w:sz w:val="16"/>
          <w:szCs w:val="22"/>
          <w:lang w:eastAsia="en-US"/>
        </w:rPr>
        <w:t>/-podpisano elektronicznie-/</w:t>
      </w:r>
    </w:p>
    <w:p w:rsidR="00DF2C70" w:rsidRDefault="00DF2C70" w:rsidP="00DF2C70">
      <w:pPr>
        <w:ind w:left="5387"/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DF2C70">
      <w:pPr>
        <w:ind w:left="5245"/>
        <w:rPr>
          <w:rFonts w:ascii="Arial" w:hAnsi="Arial" w:cs="Arial"/>
          <w:b/>
          <w:kern w:val="22"/>
          <w:sz w:val="22"/>
          <w:szCs w:val="22"/>
        </w:rPr>
      </w:pPr>
    </w:p>
    <w:p w:rsidR="00DF2C70" w:rsidRPr="00F032A6" w:rsidRDefault="00DF2C70" w:rsidP="00DF2C70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Zgodnie z art. 13 Rozporządzenia Parlamentu Europejskiego i Rady (UE) 2016/679  z dnia 27 kwietnia 2016 r. w sprawie ochrony osób fizycznych w związku z przetwarzaniem danych osobowych i w sprawie swobodnego przepływu takich danych oraz uchylenia dyrektywy 95/46/WE (ogólne rozporządzenie o ochronie danych), informuję że: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 xml:space="preserve">Administratorem Pani/Pana danych osobowych jest Okręgowy Inspektor Prac w Warszawie,  z siedzibą </w:t>
      </w:r>
      <w:r w:rsidR="00DB2FBF">
        <w:rPr>
          <w:rFonts w:ascii="Arial" w:hAnsi="Arial" w:cs="Arial"/>
          <w:sz w:val="16"/>
          <w:szCs w:val="16"/>
        </w:rPr>
        <w:t xml:space="preserve">             </w:t>
      </w:r>
      <w:r w:rsidRPr="00F032A6">
        <w:rPr>
          <w:rFonts w:ascii="Arial" w:hAnsi="Arial" w:cs="Arial"/>
          <w:sz w:val="16"/>
          <w:szCs w:val="16"/>
        </w:rPr>
        <w:t xml:space="preserve">ul. </w:t>
      </w:r>
      <w:r w:rsidR="00DB2FBF">
        <w:rPr>
          <w:rFonts w:ascii="Arial" w:hAnsi="Arial" w:cs="Arial"/>
          <w:sz w:val="16"/>
          <w:szCs w:val="16"/>
        </w:rPr>
        <w:t>Grójecka 186, 02-390 Warszawa</w:t>
      </w:r>
      <w:r w:rsidRPr="00F032A6">
        <w:rPr>
          <w:rFonts w:ascii="Arial" w:hAnsi="Arial" w:cs="Arial"/>
          <w:sz w:val="16"/>
          <w:szCs w:val="16"/>
        </w:rPr>
        <w:t>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Administrator powołał inspektora ochrony danych nadzorującego prawidłowość przetwarzania danych osobowych, z którym można skontaktować się za pośrednictwem adresu e-mail: iod@warszawa.pip.gov.pl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Pani/Pana dane osobowe przetwarzane będą w celu wykonywania zadań określonych w art. 10 ustawy z dnia 13 kwietnia 2007 r.  o Państwowej Inspekcji Pracy lub innych celów wynikających z obowiązku prawnego, któremu podlega administrator.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 xml:space="preserve">Odbiorcą danych osobowych mogą zostać: </w:t>
      </w:r>
    </w:p>
    <w:p w:rsidR="00DF2C70" w:rsidRPr="00F032A6" w:rsidRDefault="00DF2C70" w:rsidP="00DF2C70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inne jednostki organizacyjne PIP,</w:t>
      </w:r>
    </w:p>
    <w:p w:rsidR="00DF2C70" w:rsidRPr="00F032A6" w:rsidRDefault="00DF2C70" w:rsidP="00DF2C70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uprawnione organy publiczne,</w:t>
      </w:r>
    </w:p>
    <w:p w:rsidR="00DF2C70" w:rsidRPr="00F032A6" w:rsidRDefault="00DF2C70" w:rsidP="00DF2C70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podmioty wykonujące usługi niszczenia i archiwizacji dokumentacji.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Pani/Pana dane osobowe mogą być przekazywane do państwa trzeciego lub organizacji międzynarodowej.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Dane przechowywane będą przez czas określony w przepisach prawa.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Posiada Pani/Pan prawo dostępu do treści swoich danych osobowych oraz ich sprostowania.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Ma Pani/Pan prawo do wniesienia skargi do Prezesa Urzędu Ochrony Danych Osobowych.</w:t>
      </w:r>
    </w:p>
    <w:p w:rsidR="00DF2C70" w:rsidRPr="00F032A6" w:rsidRDefault="00DF2C70" w:rsidP="00DF2C70">
      <w:pPr>
        <w:numPr>
          <w:ilvl w:val="0"/>
          <w:numId w:val="2"/>
        </w:numPr>
        <w:spacing w:line="276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F032A6">
        <w:rPr>
          <w:rFonts w:ascii="Arial" w:hAnsi="Arial" w:cs="Arial"/>
          <w:sz w:val="16"/>
          <w:szCs w:val="16"/>
        </w:rPr>
        <w:t>Podanie danych jest dobrowolne, ale konieczne do realizacji celów do jakich zostały zebrane.</w:t>
      </w:r>
    </w:p>
    <w:p w:rsidR="0017370D" w:rsidRDefault="00DF2C70" w:rsidP="00DF2C70">
      <w:pPr>
        <w:rPr>
          <w:rFonts w:ascii="Arial" w:hAnsi="Arial" w:cs="Arial"/>
          <w:b/>
          <w:kern w:val="22"/>
          <w:sz w:val="22"/>
          <w:szCs w:val="22"/>
        </w:rPr>
      </w:pPr>
      <w:r w:rsidRPr="00F032A6">
        <w:rPr>
          <w:rFonts w:ascii="Arial" w:hAnsi="Arial" w:cs="Arial"/>
          <w:sz w:val="16"/>
          <w:szCs w:val="16"/>
        </w:rPr>
        <w:t>Pani/Pana dane nie będą przetwarzane w sposób zautomatyzowany i nie będą poddawane profilowaniu</w:t>
      </w:r>
    </w:p>
    <w:p w:rsidR="0017370D" w:rsidRDefault="0017370D" w:rsidP="00DD4593">
      <w:pPr>
        <w:rPr>
          <w:rFonts w:ascii="Arial" w:hAnsi="Arial" w:cs="Arial"/>
          <w:b/>
          <w:kern w:val="22"/>
          <w:sz w:val="22"/>
          <w:szCs w:val="22"/>
        </w:rPr>
      </w:pPr>
    </w:p>
    <w:p w:rsidR="00DF2C70" w:rsidRDefault="00DF2C70" w:rsidP="001C46FD">
      <w:pPr>
        <w:rPr>
          <w:rFonts w:ascii="Arial" w:hAnsi="Arial" w:cs="Arial"/>
          <w:kern w:val="22"/>
          <w:szCs w:val="22"/>
        </w:rPr>
      </w:pPr>
    </w:p>
    <w:sectPr w:rsidR="00DF2C70" w:rsidSect="004237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701" w:right="1134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2576" w:rsidRDefault="00E32576">
      <w:r>
        <w:separator/>
      </w:r>
    </w:p>
  </w:endnote>
  <w:endnote w:type="continuationSeparator" w:id="0">
    <w:p w:rsidR="00E32576" w:rsidRDefault="00E32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C70" w:rsidRDefault="00663BE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C7C7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C7C70" w:rsidRDefault="009C7C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Pr="00423704" w:rsidRDefault="00423704">
    <w:pPr>
      <w:pStyle w:val="Stopka"/>
      <w:jc w:val="right"/>
      <w:rPr>
        <w:rFonts w:ascii="Arial" w:hAnsi="Arial" w:cs="Arial"/>
        <w:sz w:val="20"/>
        <w:szCs w:val="20"/>
      </w:rPr>
    </w:pPr>
    <w:r w:rsidRPr="00423704">
      <w:rPr>
        <w:rFonts w:ascii="Arial" w:hAnsi="Arial" w:cs="Arial"/>
        <w:sz w:val="20"/>
        <w:szCs w:val="20"/>
      </w:rPr>
      <w:fldChar w:fldCharType="begin"/>
    </w:r>
    <w:r w:rsidRPr="00423704">
      <w:rPr>
        <w:rFonts w:ascii="Arial" w:hAnsi="Arial" w:cs="Arial"/>
        <w:sz w:val="20"/>
        <w:szCs w:val="20"/>
      </w:rPr>
      <w:instrText>PAGE   \* MERGEFORMAT</w:instrText>
    </w:r>
    <w:r w:rsidRPr="00423704">
      <w:rPr>
        <w:rFonts w:ascii="Arial" w:hAnsi="Arial" w:cs="Arial"/>
        <w:sz w:val="20"/>
        <w:szCs w:val="20"/>
      </w:rPr>
      <w:fldChar w:fldCharType="separate"/>
    </w:r>
    <w:r w:rsidR="00B83261">
      <w:rPr>
        <w:rFonts w:ascii="Arial" w:hAnsi="Arial" w:cs="Arial"/>
        <w:noProof/>
        <w:sz w:val="20"/>
        <w:szCs w:val="20"/>
      </w:rPr>
      <w:t>2</w:t>
    </w:r>
    <w:r w:rsidRPr="00423704">
      <w:rPr>
        <w:rFonts w:ascii="Arial" w:hAnsi="Arial" w:cs="Arial"/>
        <w:sz w:val="20"/>
        <w:szCs w:val="20"/>
      </w:rPr>
      <w:fldChar w:fldCharType="end"/>
    </w:r>
  </w:p>
  <w:p w:rsidR="009C7C70" w:rsidRPr="00DD4593" w:rsidRDefault="009C7C70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Default="00C772A0">
    <w:pPr>
      <w:pStyle w:val="Stopka"/>
    </w:pPr>
    <w:r>
      <w:rPr>
        <w:noProof/>
      </w:rPr>
      <w:drawing>
        <wp:inline distT="0" distB="0" distL="0" distR="0">
          <wp:extent cx="5581650" cy="219075"/>
          <wp:effectExtent l="0" t="0" r="0" b="0"/>
          <wp:docPr id="3" name="Obraz 3" descr="StopkaOgo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StopkaOgo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165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2576" w:rsidRDefault="00E32576">
      <w:r>
        <w:separator/>
      </w:r>
    </w:p>
  </w:footnote>
  <w:footnote w:type="continuationSeparator" w:id="0">
    <w:p w:rsidR="00E32576" w:rsidRDefault="00E32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E76" w:rsidRDefault="003D5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5E76" w:rsidRDefault="003D5E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3704" w:rsidRDefault="00C772A0">
    <w:pPr>
      <w:pStyle w:val="Nagwek"/>
    </w:pPr>
    <w:r>
      <w:rPr>
        <w:rFonts w:cs="Arial"/>
        <w:noProof/>
        <w:szCs w:val="22"/>
      </w:rPr>
      <w:drawing>
        <wp:inline distT="0" distB="0" distL="0" distR="0">
          <wp:extent cx="2524125" cy="1295400"/>
          <wp:effectExtent l="0" t="0" r="0" b="0"/>
          <wp:docPr id="2" name="Obraz 2" descr="GlowkaZastOkregInspektoraPracy Hanna Matos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lowkaZastOkregInspektoraPracy Hanna Matos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1295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911779"/>
    <w:multiLevelType w:val="hybridMultilevel"/>
    <w:tmpl w:val="590EF4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9612A6F"/>
    <w:multiLevelType w:val="hybridMultilevel"/>
    <w:tmpl w:val="1EEC8E52"/>
    <w:lvl w:ilvl="0" w:tplc="0415000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8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5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2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08" w:hanging="360"/>
      </w:pPr>
      <w:rPr>
        <w:rFonts w:ascii="Wingdings" w:hAnsi="Wingdings" w:hint="default"/>
      </w:rPr>
    </w:lvl>
  </w:abstractNum>
  <w:abstractNum w:abstractNumId="2" w15:restartNumberingAfterBreak="0">
    <w:nsid w:val="62615DB9"/>
    <w:multiLevelType w:val="hybridMultilevel"/>
    <w:tmpl w:val="B10EEB1C"/>
    <w:lvl w:ilvl="0" w:tplc="2014ED8A">
      <w:start w:val="1"/>
      <w:numFmt w:val="decimal"/>
      <w:lvlText w:val="%1."/>
      <w:lvlJc w:val="left"/>
      <w:pPr>
        <w:ind w:left="1416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116"/>
    <w:rsid w:val="00036A9B"/>
    <w:rsid w:val="000502AB"/>
    <w:rsid w:val="00052318"/>
    <w:rsid w:val="000976E3"/>
    <w:rsid w:val="00105192"/>
    <w:rsid w:val="001277BF"/>
    <w:rsid w:val="0017370D"/>
    <w:rsid w:val="001A6D4C"/>
    <w:rsid w:val="001C46FD"/>
    <w:rsid w:val="001C5692"/>
    <w:rsid w:val="00203DC7"/>
    <w:rsid w:val="002248E2"/>
    <w:rsid w:val="00231C74"/>
    <w:rsid w:val="00245175"/>
    <w:rsid w:val="00256C54"/>
    <w:rsid w:val="0027323F"/>
    <w:rsid w:val="002F0922"/>
    <w:rsid w:val="00352DF2"/>
    <w:rsid w:val="00361025"/>
    <w:rsid w:val="00393335"/>
    <w:rsid w:val="003A23E9"/>
    <w:rsid w:val="003A459B"/>
    <w:rsid w:val="003A6716"/>
    <w:rsid w:val="003D5E76"/>
    <w:rsid w:val="003F5E15"/>
    <w:rsid w:val="00411A33"/>
    <w:rsid w:val="00416E7B"/>
    <w:rsid w:val="00423704"/>
    <w:rsid w:val="004252CC"/>
    <w:rsid w:val="00434B0F"/>
    <w:rsid w:val="00451E44"/>
    <w:rsid w:val="004A098B"/>
    <w:rsid w:val="004C3B86"/>
    <w:rsid w:val="004C634E"/>
    <w:rsid w:val="004D244A"/>
    <w:rsid w:val="004D373D"/>
    <w:rsid w:val="004F5E52"/>
    <w:rsid w:val="00582B0C"/>
    <w:rsid w:val="005952AB"/>
    <w:rsid w:val="005C47F9"/>
    <w:rsid w:val="005F32CD"/>
    <w:rsid w:val="005F3CF2"/>
    <w:rsid w:val="00640854"/>
    <w:rsid w:val="00640896"/>
    <w:rsid w:val="00662851"/>
    <w:rsid w:val="00663BEE"/>
    <w:rsid w:val="00693C85"/>
    <w:rsid w:val="006A31B2"/>
    <w:rsid w:val="006C5B4A"/>
    <w:rsid w:val="006F7668"/>
    <w:rsid w:val="00721C67"/>
    <w:rsid w:val="00735447"/>
    <w:rsid w:val="00791E96"/>
    <w:rsid w:val="00792E71"/>
    <w:rsid w:val="007B66BB"/>
    <w:rsid w:val="007B6A3E"/>
    <w:rsid w:val="008447F0"/>
    <w:rsid w:val="00853359"/>
    <w:rsid w:val="00873E3A"/>
    <w:rsid w:val="008A3C2E"/>
    <w:rsid w:val="008B711D"/>
    <w:rsid w:val="009376B8"/>
    <w:rsid w:val="00944376"/>
    <w:rsid w:val="00963FF2"/>
    <w:rsid w:val="00966F73"/>
    <w:rsid w:val="009B6A72"/>
    <w:rsid w:val="009C439B"/>
    <w:rsid w:val="009C7C70"/>
    <w:rsid w:val="009D0DA5"/>
    <w:rsid w:val="009F6E11"/>
    <w:rsid w:val="00A35A62"/>
    <w:rsid w:val="00A5569E"/>
    <w:rsid w:val="00A81883"/>
    <w:rsid w:val="00A90977"/>
    <w:rsid w:val="00AA32A4"/>
    <w:rsid w:val="00B2692D"/>
    <w:rsid w:val="00B83261"/>
    <w:rsid w:val="00B86E69"/>
    <w:rsid w:val="00BB738A"/>
    <w:rsid w:val="00BE05CA"/>
    <w:rsid w:val="00BE590C"/>
    <w:rsid w:val="00BF2262"/>
    <w:rsid w:val="00BF27B9"/>
    <w:rsid w:val="00BF7431"/>
    <w:rsid w:val="00C429EC"/>
    <w:rsid w:val="00C772A0"/>
    <w:rsid w:val="00C825A7"/>
    <w:rsid w:val="00CB39C8"/>
    <w:rsid w:val="00CC262B"/>
    <w:rsid w:val="00CF3333"/>
    <w:rsid w:val="00D1612A"/>
    <w:rsid w:val="00D20974"/>
    <w:rsid w:val="00D342EF"/>
    <w:rsid w:val="00D82D77"/>
    <w:rsid w:val="00D83C51"/>
    <w:rsid w:val="00D9366E"/>
    <w:rsid w:val="00DB2FBF"/>
    <w:rsid w:val="00DC0CF6"/>
    <w:rsid w:val="00DD004A"/>
    <w:rsid w:val="00DD4593"/>
    <w:rsid w:val="00DF1B51"/>
    <w:rsid w:val="00DF2C70"/>
    <w:rsid w:val="00E32576"/>
    <w:rsid w:val="00E46849"/>
    <w:rsid w:val="00E8403D"/>
    <w:rsid w:val="00E9335B"/>
    <w:rsid w:val="00EC37C6"/>
    <w:rsid w:val="00EE5AB4"/>
    <w:rsid w:val="00EF4116"/>
    <w:rsid w:val="00F23511"/>
    <w:rsid w:val="00F329DC"/>
    <w:rsid w:val="00F47DE7"/>
    <w:rsid w:val="00F62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2B5EE7"/>
  <w15:docId w15:val="{A599BE2D-B23B-4055-AD4D-359B20781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63BEE"/>
    <w:rPr>
      <w:sz w:val="24"/>
      <w:szCs w:val="24"/>
    </w:rPr>
  </w:style>
  <w:style w:type="paragraph" w:styleId="Nagwek1">
    <w:name w:val="heading 1"/>
    <w:basedOn w:val="Normalny"/>
    <w:qFormat/>
    <w:rsid w:val="00663BE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5E7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663BEE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663BEE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663BEE"/>
    <w:pPr>
      <w:spacing w:after="120"/>
    </w:pPr>
  </w:style>
  <w:style w:type="paragraph" w:styleId="Tekstpodstawowy3">
    <w:name w:val="Body Text 3"/>
    <w:basedOn w:val="Normalny"/>
    <w:semiHidden/>
    <w:rsid w:val="00663BEE"/>
    <w:pPr>
      <w:spacing w:after="120"/>
    </w:pPr>
    <w:rPr>
      <w:sz w:val="16"/>
      <w:szCs w:val="16"/>
    </w:rPr>
  </w:style>
  <w:style w:type="paragraph" w:customStyle="1" w:styleId="Plandokumentu1">
    <w:name w:val="Plan dokumentu1"/>
    <w:basedOn w:val="Normalny"/>
    <w:semiHidden/>
    <w:unhideWhenUsed/>
    <w:rsid w:val="00663BEE"/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sid w:val="00663BEE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663B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63BEE"/>
  </w:style>
  <w:style w:type="paragraph" w:styleId="Nagwek">
    <w:name w:val="header"/>
    <w:basedOn w:val="Normalny"/>
    <w:semiHidden/>
    <w:rsid w:val="00663BE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9E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429EC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423704"/>
    <w:rPr>
      <w:sz w:val="24"/>
      <w:szCs w:val="24"/>
    </w:rPr>
  </w:style>
  <w:style w:type="character" w:customStyle="1" w:styleId="Nagwek2Znak">
    <w:name w:val="Nagłówek 2 Znak"/>
    <w:link w:val="Nagwek2"/>
    <w:uiPriority w:val="9"/>
    <w:semiHidden/>
    <w:rsid w:val="003D5E7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styleId="Hipercze">
    <w:name w:val="Hyperlink"/>
    <w:uiPriority w:val="99"/>
    <w:unhideWhenUsed/>
    <w:rsid w:val="003D5E7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 xsi:nil="true"/>
    <Komorki xmlns="5092F08F-8307-42F4-B594-D3D94BB5AA40">WA-*</Komorki>
    <Aktywny xmlns="24013cd9-d7a6-4e0b-bde9-b4174ed491f6">true</Aktywny>
    <TypSzablonu xmlns="5092F08F-8307-42F4-B594-D3D94BB5AA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0F30AF4F6BB4E80176D87F742B963" ma:contentTypeVersion="" ma:contentTypeDescription="Utwórz nowy dokument." ma:contentTypeScope="" ma:versionID="0edb3d4de94aab138f31b75c6d33b964">
  <xsd:schema xmlns:xsd="http://www.w3.org/2001/XMLSchema" xmlns:xs="http://www.w3.org/2001/XMLSchema" xmlns:p="http://schemas.microsoft.com/office/2006/metadata/properties" xmlns:ns2="24013cd9-d7a6-4e0b-bde9-b4174ed491f6" xmlns:ns3="5092F08F-8307-42F4-B594-D3D94BB5AA40" targetNamespace="http://schemas.microsoft.com/office/2006/metadata/properties" ma:root="true" ma:fieldsID="536eb3c43c0ba918e656c1aecefc89e8" ns2:_="" ns3:_="">
    <xsd:import namespace="24013cd9-d7a6-4e0b-bde9-b4174ed491f6"/>
    <xsd:import namespace="5092F08F-8307-42F4-B594-D3D94BB5AA40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2F08F-8307-42F4-B594-D3D94BB5AA40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615B21F-B12B-4241-94BE-52DD49839F60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5092F08F-8307-42F4-B594-D3D94BB5AA40"/>
  </ds:schemaRefs>
</ds:datastoreItem>
</file>

<file path=customXml/itemProps2.xml><?xml version="1.0" encoding="utf-8"?>
<ds:datastoreItem xmlns:ds="http://schemas.openxmlformats.org/officeDocument/2006/customXml" ds:itemID="{A7FDBD4B-65B6-4CCE-BEF3-9A8152FC1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5092F08F-8307-42F4-B594-D3D94BB5A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53AE0-1FFC-4A9F-ABA3-D2E3CFE406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1BE23D-2C79-4460-AA99-A9E1E4D1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1</TotalTime>
  <Pages>1</Pages>
  <Words>1526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002_firmowy_ZCA_OIP_P_RODO</vt:lpstr>
    </vt:vector>
  </TitlesOfParts>
  <Company>PIP GIP</Company>
  <LinksUpToDate>false</LinksUpToDate>
  <CharactersWithSpaces>10663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002_firmowy_ZCA_OIP_P_RODO</dc:title>
  <dc:subject/>
  <dc:creator>Piotr Sokołowski</dc:creator>
  <cp:keywords/>
  <cp:lastModifiedBy>Marta Marcinkowska</cp:lastModifiedBy>
  <cp:revision>4</cp:revision>
  <cp:lastPrinted>2019-02-25T13:17:00Z</cp:lastPrinted>
  <dcterms:created xsi:type="dcterms:W3CDTF">2026-04-27T11:50:00Z</dcterms:created>
  <dcterms:modified xsi:type="dcterms:W3CDTF">2026-04-27T11:51:00Z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0x0101003900F30AF4F6BB4E80176D87F742B963</vt:lpwstr>
  </property>
  <property fmtid="{D5CDD505-2E9C-101B-9397-08002B2CF9AE}" pid="3" name="ZnakPisma">
    <vt:lpwstr>WA-ROR-A.2102.4.2026.9</vt:lpwstr>
  </property>
  <property fmtid="{D5CDD505-2E9C-101B-9397-08002B2CF9AE}" pid="4" name="UNPPisma">
    <vt:lpwstr>WA-26-55687</vt:lpwstr>
  </property>
  <property fmtid="{D5CDD505-2E9C-101B-9397-08002B2CF9AE}" pid="5" name="ZnakSprawy">
    <vt:lpwstr>WA-ROR-A.2102.4.2026</vt:lpwstr>
  </property>
  <property fmtid="{D5CDD505-2E9C-101B-9397-08002B2CF9AE}" pid="6" name="ZnakSprawy2">
    <vt:lpwstr>Znak sprawy: WA-ROR-A.2102.4.2026</vt:lpwstr>
  </property>
  <property fmtid="{D5CDD505-2E9C-101B-9397-08002B2CF9AE}" pid="7" name="AktualnaDataSlownie">
    <vt:lpwstr>27 kwietnia 2026</vt:lpwstr>
  </property>
  <property fmtid="{D5CDD505-2E9C-101B-9397-08002B2CF9AE}" pid="8" name="ZnakSprawyPrzedPrzeniesieniem">
    <vt:lpwstr/>
  </property>
  <property fmtid="{D5CDD505-2E9C-101B-9397-08002B2CF9AE}" pid="9" name="Autor">
    <vt:lpwstr>Marcinkowska Marta</vt:lpwstr>
  </property>
  <property fmtid="{D5CDD505-2E9C-101B-9397-08002B2CF9AE}" pid="10" name="AutorNumer">
    <vt:lpwstr>150591</vt:lpwstr>
  </property>
  <property fmtid="{D5CDD505-2E9C-101B-9397-08002B2CF9AE}" pid="11" name="AutorKomorkaNadrzedna">
    <vt:lpwstr>Zastępca OIP ds. Organizacyjnych(R)</vt:lpwstr>
  </property>
  <property fmtid="{D5CDD505-2E9C-101B-9397-08002B2CF9AE}" pid="12" name="AutorInicjaly">
    <vt:lpwstr>MM</vt:lpwstr>
  </property>
  <property fmtid="{D5CDD505-2E9C-101B-9397-08002B2CF9AE}" pid="13" name="AutorNrTelefonu">
    <vt:lpwstr/>
  </property>
  <property fmtid="{D5CDD505-2E9C-101B-9397-08002B2CF9AE}" pid="14" name="Stanowisko">
    <vt:lpwstr>Starszy referent</vt:lpwstr>
  </property>
  <property fmtid="{D5CDD505-2E9C-101B-9397-08002B2CF9AE}" pid="15" name="OpisPisma">
    <vt:lpwstr>Ogłoszenie o sprzedaży dwóch samochodów służbowych.</vt:lpwstr>
  </property>
  <property fmtid="{D5CDD505-2E9C-101B-9397-08002B2CF9AE}" pid="16" name="Komorka">
    <vt:lpwstr>Sekcja ds. organizacji ROR-A</vt:lpwstr>
  </property>
  <property fmtid="{D5CDD505-2E9C-101B-9397-08002B2CF9AE}" pid="17" name="KodKomorki">
    <vt:lpwstr>ROR-A</vt:lpwstr>
  </property>
  <property fmtid="{D5CDD505-2E9C-101B-9397-08002B2CF9AE}" pid="18" name="AktualnaData">
    <vt:lpwstr>2026-04-27</vt:lpwstr>
  </property>
  <property fmtid="{D5CDD505-2E9C-101B-9397-08002B2CF9AE}" pid="19" name="Wydzial">
    <vt:lpwstr>Sekcja ds. organizacji ROR-A</vt:lpwstr>
  </property>
  <property fmtid="{D5CDD505-2E9C-101B-9397-08002B2CF9AE}" pid="20" name="KodWydzialu">
    <vt:lpwstr>ROR-A</vt:lpwstr>
  </property>
  <property fmtid="{D5CDD505-2E9C-101B-9397-08002B2CF9AE}" pid="21" name="ZaakceptowanePrzez">
    <vt:lpwstr>n/d</vt:lpwstr>
  </property>
  <property fmtid="{D5CDD505-2E9C-101B-9397-08002B2CF9AE}" pid="22" name="PrzekazanieDo">
    <vt:lpwstr>Marta Marcinkowska</vt:lpwstr>
  </property>
  <property fmtid="{D5CDD505-2E9C-101B-9397-08002B2CF9AE}" pid="23" name="PrzekazanieDoStanowisko">
    <vt:lpwstr>Starszy referent</vt:lpwstr>
  </property>
  <property fmtid="{D5CDD505-2E9C-101B-9397-08002B2CF9AE}" pid="24" name="PrzekazanieDoKomorkaPracownika">
    <vt:lpwstr>Sekcja ds. organizacji ROR-A(ROR-A) </vt:lpwstr>
  </property>
  <property fmtid="{D5CDD505-2E9C-101B-9397-08002B2CF9AE}" pid="25" name="PrzekazanieWgRozdzielnika">
    <vt:lpwstr/>
  </property>
  <property fmtid="{D5CDD505-2E9C-101B-9397-08002B2CF9AE}" pid="26" name="adresImie">
    <vt:lpwstr/>
  </property>
  <property fmtid="{D5CDD505-2E9C-101B-9397-08002B2CF9AE}" pid="27" name="adresNazwisko">
    <vt:lpwstr/>
  </property>
  <property fmtid="{D5CDD505-2E9C-101B-9397-08002B2CF9AE}" pid="28" name="adresNazwa">
    <vt:lpwstr/>
  </property>
  <property fmtid="{D5CDD505-2E9C-101B-9397-08002B2CF9AE}" pid="29" name="adresOddzial">
    <vt:lpwstr/>
  </property>
  <property fmtid="{D5CDD505-2E9C-101B-9397-08002B2CF9AE}" pid="30" name="adresTypUlicy">
    <vt:lpwstr/>
  </property>
  <property fmtid="{D5CDD505-2E9C-101B-9397-08002B2CF9AE}" pid="31" name="adresUlica">
    <vt:lpwstr/>
  </property>
  <property fmtid="{D5CDD505-2E9C-101B-9397-08002B2CF9AE}" pid="32" name="adresNrDomu">
    <vt:lpwstr/>
  </property>
  <property fmtid="{D5CDD505-2E9C-101B-9397-08002B2CF9AE}" pid="33" name="adresNrLokalu">
    <vt:lpwstr/>
  </property>
  <property fmtid="{D5CDD505-2E9C-101B-9397-08002B2CF9AE}" pid="34" name="adresKodPocztowy">
    <vt:lpwstr/>
  </property>
  <property fmtid="{D5CDD505-2E9C-101B-9397-08002B2CF9AE}" pid="35" name="adresMiejscowosc">
    <vt:lpwstr/>
  </property>
  <property fmtid="{D5CDD505-2E9C-101B-9397-08002B2CF9AE}" pid="36" name="adresPoczta">
    <vt:lpwstr/>
  </property>
  <property fmtid="{D5CDD505-2E9C-101B-9397-08002B2CF9AE}" pid="37" name="adresEMail">
    <vt:lpwstr/>
  </property>
  <property fmtid="{D5CDD505-2E9C-101B-9397-08002B2CF9AE}" pid="38" name="DataNaPismie">
    <vt:lpwstr>2026-04-27</vt:lpwstr>
  </property>
  <property fmtid="{D5CDD505-2E9C-101B-9397-08002B2CF9AE}" pid="39" name="adresaciDW">
    <vt:lpwstr/>
  </property>
  <property fmtid="{D5CDD505-2E9C-101B-9397-08002B2CF9AE}" pid="40" name="adresaciDW2">
    <vt:lpwstr/>
  </property>
  <property fmtid="{D5CDD505-2E9C-101B-9397-08002B2CF9AE}" pid="41" name="DataCzasWprowadzenia">
    <vt:lpwstr>2026-04-27 12:32:27</vt:lpwstr>
  </property>
  <property fmtid="{D5CDD505-2E9C-101B-9397-08002B2CF9AE}" pid="42" name="TematSprawy">
    <vt:lpwstr>zbycie samochodów służbowych : Skoda Octavia WY9108J, Hyundai i30 WY4718L, Hyundai i20 WY1547M</vt:lpwstr>
  </property>
  <property fmtid="{D5CDD505-2E9C-101B-9397-08002B2CF9AE}" pid="43" name="ProwadzacySprawe">
    <vt:lpwstr>Osica Ewelina</vt:lpwstr>
  </property>
  <property fmtid="{D5CDD505-2E9C-101B-9397-08002B2CF9AE}" pid="44" name="DaneJednostki1">
    <vt:lpwstr>Okręgowy Inspektorat Pracy w Warszawie</vt:lpwstr>
  </property>
  <property fmtid="{D5CDD505-2E9C-101B-9397-08002B2CF9AE}" pid="45" name="PolaDodatkowe1">
    <vt:lpwstr>Okręgowy Inspektorat Pracy w Warszawie</vt:lpwstr>
  </property>
  <property fmtid="{D5CDD505-2E9C-101B-9397-08002B2CF9AE}" pid="46" name="DaneJednostki2">
    <vt:lpwstr>02-390 Warszawa</vt:lpwstr>
  </property>
  <property fmtid="{D5CDD505-2E9C-101B-9397-08002B2CF9AE}" pid="47" name="PolaDodatkowe2">
    <vt:lpwstr>02-390 Warszawa</vt:lpwstr>
  </property>
  <property fmtid="{D5CDD505-2E9C-101B-9397-08002B2CF9AE}" pid="48" name="DaneJednostki3">
    <vt:lpwstr>ul. Grójecka 186</vt:lpwstr>
  </property>
  <property fmtid="{D5CDD505-2E9C-101B-9397-08002B2CF9AE}" pid="49" name="PolaDodatkowe3">
    <vt:lpwstr>ul. Grójecka 186</vt:lpwstr>
  </property>
  <property fmtid="{D5CDD505-2E9C-101B-9397-08002B2CF9AE}" pid="50" name="DaneJednostki4">
    <vt:lpwstr>tel. 22 425 11 94, 22 628 96 29</vt:lpwstr>
  </property>
  <property fmtid="{D5CDD505-2E9C-101B-9397-08002B2CF9AE}" pid="51" name="PolaDodatkowe4">
    <vt:lpwstr>tel. 22 425 11 94, 22 628 96 29</vt:lpwstr>
  </property>
  <property fmtid="{D5CDD505-2E9C-101B-9397-08002B2CF9AE}" pid="52" name="DaneJednostki5">
    <vt:lpwstr>fax 22 435 50 92</vt:lpwstr>
  </property>
  <property fmtid="{D5CDD505-2E9C-101B-9397-08002B2CF9AE}" pid="53" name="PolaDodatkowe5">
    <vt:lpwstr>fax 22 435 50 92</vt:lpwstr>
  </property>
  <property fmtid="{D5CDD505-2E9C-101B-9397-08002B2CF9AE}" pid="54" name="DaneJednostki6">
    <vt:lpwstr>email: kancelaria@warszawa.pip.gov.pl</vt:lpwstr>
  </property>
  <property fmtid="{D5CDD505-2E9C-101B-9397-08002B2CF9AE}" pid="55" name="PolaDodatkowe6">
    <vt:lpwstr>email: kancelaria@warszawa.pip.gov.pl</vt:lpwstr>
  </property>
  <property fmtid="{D5CDD505-2E9C-101B-9397-08002B2CF9AE}" pid="56" name="DaneJednostki7">
    <vt:lpwstr>www: https://warszawa.pip.gov.pl/pl</vt:lpwstr>
  </property>
  <property fmtid="{D5CDD505-2E9C-101B-9397-08002B2CF9AE}" pid="57" name="PolaDodatkowe7">
    <vt:lpwstr>www: https://warszawa.pip.gov.pl/pl</vt:lpwstr>
  </property>
  <property fmtid="{D5CDD505-2E9C-101B-9397-08002B2CF9AE}" pid="58" name="KodKreskowy">
    <vt:lpwstr> </vt:lpwstr>
  </property>
  <property fmtid="{D5CDD505-2E9C-101B-9397-08002B2CF9AE}" pid="59" name="TrescPisma">
    <vt:lpwstr/>
  </property>
</Properties>
</file>